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75322" w14:textId="77777777" w:rsidR="00DA5F0F" w:rsidRPr="001E4BBE" w:rsidRDefault="00DA5F0F" w:rsidP="00DA5F0F">
      <w:pPr>
        <w:ind w:left="-851" w:right="-1468"/>
        <w:rPr>
          <w:rFonts w:ascii="Poppins" w:hAnsi="Poppins" w:cs="Poppins"/>
          <w:b/>
          <w:bCs/>
          <w:color w:val="E20000"/>
          <w:sz w:val="16"/>
          <w:lang w:val="es-MX"/>
        </w:rPr>
      </w:pPr>
      <w:r w:rsidRPr="001E4BBE">
        <w:rPr>
          <w:rFonts w:ascii="Poppins" w:hAnsi="Poppins" w:cs="Poppins"/>
          <w:b/>
          <w:bCs/>
          <w:noProof/>
          <w:color w:val="E20000"/>
        </w:rPr>
        <w:drawing>
          <wp:anchor distT="0" distB="0" distL="114300" distR="114300" simplePos="0" relativeHeight="251662336" behindDoc="0" locked="0" layoutInCell="1" allowOverlap="1" wp14:anchorId="66A0820D" wp14:editId="36AA24E9">
            <wp:simplePos x="0" y="0"/>
            <wp:positionH relativeFrom="column">
              <wp:posOffset>4505960</wp:posOffset>
            </wp:positionH>
            <wp:positionV relativeFrom="paragraph">
              <wp:posOffset>6985</wp:posOffset>
            </wp:positionV>
            <wp:extent cx="1270000" cy="508000"/>
            <wp:effectExtent l="0" t="0" r="0" b="0"/>
            <wp:wrapTight wrapText="bothSides">
              <wp:wrapPolygon edited="0">
                <wp:start x="0" y="0"/>
                <wp:lineTo x="0" y="21060"/>
                <wp:lineTo x="21384" y="21060"/>
                <wp:lineTo x="21384" y="0"/>
                <wp:lineTo x="0" y="0"/>
              </wp:wrapPolygon>
            </wp:wrapTight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E4BBE">
        <w:rPr>
          <w:rFonts w:ascii="Poppins" w:hAnsi="Poppins" w:cs="Poppins"/>
          <w:b/>
          <w:bCs/>
          <w:color w:val="E20000"/>
          <w:sz w:val="16"/>
          <w:lang w:val="es-MX"/>
        </w:rPr>
        <w:t xml:space="preserve">MAG (Mines </w:t>
      </w:r>
      <w:proofErr w:type="spellStart"/>
      <w:r w:rsidRPr="001E4BBE">
        <w:rPr>
          <w:rFonts w:ascii="Poppins" w:hAnsi="Poppins" w:cs="Poppins"/>
          <w:b/>
          <w:bCs/>
          <w:color w:val="E20000"/>
          <w:sz w:val="16"/>
          <w:lang w:val="es-MX"/>
        </w:rPr>
        <w:t>Advisory</w:t>
      </w:r>
      <w:proofErr w:type="spellEnd"/>
      <w:r w:rsidRPr="001E4BBE">
        <w:rPr>
          <w:rFonts w:ascii="Poppins" w:hAnsi="Poppins" w:cs="Poppins"/>
          <w:b/>
          <w:bCs/>
          <w:color w:val="E20000"/>
          <w:sz w:val="16"/>
          <w:lang w:val="es-MX"/>
        </w:rPr>
        <w:t xml:space="preserve"> Group) – México</w:t>
      </w:r>
    </w:p>
    <w:p w14:paraId="0E5D3AFD" w14:textId="77777777" w:rsidR="00DA5F0F" w:rsidRPr="001D7D59" w:rsidRDefault="00DA5F0F" w:rsidP="00DA5F0F">
      <w:pPr>
        <w:ind w:left="-851" w:right="-1468"/>
        <w:rPr>
          <w:rFonts w:ascii="Poppins" w:hAnsi="Poppins" w:cs="Poppins"/>
          <w:color w:val="E20000"/>
          <w:sz w:val="8"/>
          <w:szCs w:val="8"/>
          <w:lang w:val="es-MX"/>
        </w:rPr>
      </w:pPr>
    </w:p>
    <w:p w14:paraId="29ACA44C" w14:textId="77777777" w:rsidR="00DA5F0F" w:rsidRPr="001E4BBE" w:rsidRDefault="00DA5F0F" w:rsidP="00DA5F0F">
      <w:pPr>
        <w:ind w:left="-851" w:right="-1468"/>
        <w:rPr>
          <w:rFonts w:ascii="Poppins" w:hAnsi="Poppins" w:cs="Poppins"/>
          <w:color w:val="E20000"/>
          <w:sz w:val="16"/>
          <w:lang w:val="es-MX"/>
        </w:rPr>
      </w:pPr>
      <w:r w:rsidRPr="001E4BBE">
        <w:rPr>
          <w:rFonts w:ascii="Poppins" w:hAnsi="Poppins" w:cs="Poppins"/>
          <w:color w:val="E20000"/>
          <w:sz w:val="16"/>
          <w:lang w:val="es-MX"/>
        </w:rPr>
        <w:t>Avenida Horacio 124, Polanco V Sección</w:t>
      </w:r>
    </w:p>
    <w:p w14:paraId="5F27CDC6" w14:textId="77777777" w:rsidR="00DA5F0F" w:rsidRDefault="00DA5F0F" w:rsidP="00DA5F0F">
      <w:pPr>
        <w:ind w:left="-851" w:right="-1468"/>
        <w:rPr>
          <w:rFonts w:ascii="Poppins" w:hAnsi="Poppins" w:cs="Poppins"/>
          <w:color w:val="E20000"/>
          <w:sz w:val="16"/>
          <w:lang w:val="es-MX"/>
        </w:rPr>
      </w:pPr>
      <w:r w:rsidRPr="001E4BBE">
        <w:rPr>
          <w:rFonts w:ascii="Poppins" w:hAnsi="Poppins" w:cs="Poppins"/>
          <w:color w:val="E20000"/>
          <w:sz w:val="16"/>
          <w:lang w:val="es-MX"/>
        </w:rPr>
        <w:t>11560 Polanco, CDMX</w:t>
      </w:r>
    </w:p>
    <w:p w14:paraId="150E20CA" w14:textId="77777777" w:rsidR="00DA5F0F" w:rsidRPr="001D7D59" w:rsidRDefault="00DA5F0F" w:rsidP="00DA5F0F">
      <w:pPr>
        <w:ind w:left="-851" w:right="-1468"/>
        <w:rPr>
          <w:rFonts w:ascii="Poppins" w:hAnsi="Poppins" w:cs="Poppins"/>
          <w:color w:val="E20000"/>
          <w:sz w:val="8"/>
          <w:szCs w:val="8"/>
          <w:lang w:val="es-MX"/>
        </w:rPr>
      </w:pPr>
    </w:p>
    <w:p w14:paraId="5A0CA286" w14:textId="77777777" w:rsidR="00DA5F0F" w:rsidRPr="001E4BBE" w:rsidRDefault="00DA5F0F" w:rsidP="00DA5F0F">
      <w:pPr>
        <w:ind w:left="-851" w:right="-1097"/>
        <w:rPr>
          <w:rFonts w:ascii="Poppins" w:hAnsi="Poppins" w:cs="Poppins"/>
          <w:color w:val="E20000"/>
          <w:sz w:val="16"/>
          <w:lang w:val="es-MX"/>
        </w:rPr>
      </w:pPr>
      <w:r w:rsidRPr="001E4BBE">
        <w:rPr>
          <w:rFonts w:ascii="Poppins" w:hAnsi="Poppins" w:cs="Poppins"/>
          <w:color w:val="E20000"/>
          <w:sz w:val="16"/>
          <w:lang w:val="es-MX"/>
        </w:rPr>
        <w:t xml:space="preserve">E-mail: </w:t>
      </w:r>
      <w:r w:rsidRPr="001E4BBE">
        <w:rPr>
          <w:rFonts w:ascii="Poppins" w:hAnsi="Poppins" w:cs="Poppins"/>
          <w:color w:val="E20000"/>
          <w:sz w:val="16"/>
          <w:lang w:val="es-MX"/>
        </w:rPr>
        <w:tab/>
        <w:t>info.mexico@maginternational.org</w:t>
      </w:r>
    </w:p>
    <w:p w14:paraId="31C3D0E9" w14:textId="77777777" w:rsidR="00DA5F0F" w:rsidRPr="001D7D59" w:rsidRDefault="00DA5F0F" w:rsidP="00DA5F0F">
      <w:pPr>
        <w:ind w:left="-851"/>
        <w:rPr>
          <w:rFonts w:ascii="Poppins" w:hAnsi="Poppins" w:cs="Poppins"/>
          <w:color w:val="E20000"/>
          <w:sz w:val="8"/>
          <w:szCs w:val="8"/>
          <w:lang w:val="es-MX"/>
        </w:rPr>
      </w:pPr>
    </w:p>
    <w:p w14:paraId="40325981" w14:textId="0523614D" w:rsidR="00DA5F0F" w:rsidRPr="001B3BB6" w:rsidRDefault="00DA5F0F" w:rsidP="596CBBBD">
      <w:pPr>
        <w:ind w:left="-851" w:right="-955"/>
        <w:rPr>
          <w:rFonts w:ascii="Poppins" w:hAnsi="Poppins" w:cs="Poppins"/>
          <w:sz w:val="16"/>
          <w:szCs w:val="16"/>
          <w:highlight w:val="yellow"/>
          <w:lang w:val="es-MX"/>
        </w:rPr>
      </w:pPr>
      <w:r w:rsidRPr="596CBBBD">
        <w:rPr>
          <w:rFonts w:ascii="Poppins" w:hAnsi="Poppins" w:cs="Poppins"/>
          <w:color w:val="E20000"/>
          <w:sz w:val="28"/>
          <w:szCs w:val="28"/>
          <w:lang w:val="es-MX"/>
        </w:rPr>
        <w:t>www.maginternational.org</w:t>
      </w:r>
      <w:r w:rsidRPr="00A56EF1">
        <w:rPr>
          <w:lang w:val="es-MX"/>
        </w:rPr>
        <w:tab/>
      </w:r>
      <w:r w:rsidRPr="596CBBBD">
        <w:rPr>
          <w:rFonts w:ascii="Poppins" w:hAnsi="Poppins" w:cs="Poppins"/>
          <w:color w:val="E20000"/>
          <w:sz w:val="28"/>
          <w:szCs w:val="28"/>
          <w:lang w:val="es-MX"/>
        </w:rPr>
        <w:t xml:space="preserve">          </w:t>
      </w:r>
      <w:r w:rsidRPr="00A56EF1">
        <w:rPr>
          <w:lang w:val="es-MX"/>
        </w:rPr>
        <w:tab/>
      </w:r>
      <w:r w:rsidRPr="00A56EF1">
        <w:rPr>
          <w:lang w:val="es-MX"/>
        </w:rPr>
        <w:tab/>
      </w:r>
      <w:r w:rsidRPr="00A56EF1">
        <w:rPr>
          <w:lang w:val="es-MX"/>
        </w:rPr>
        <w:tab/>
      </w:r>
      <w:r w:rsidRPr="00A56EF1">
        <w:rPr>
          <w:lang w:val="es-MX"/>
        </w:rPr>
        <w:tab/>
      </w:r>
      <w:r w:rsidRPr="596CBBBD">
        <w:rPr>
          <w:rFonts w:ascii="Poppins" w:hAnsi="Poppins" w:cs="Poppins"/>
          <w:color w:val="E20000"/>
          <w:sz w:val="28"/>
          <w:szCs w:val="28"/>
          <w:lang w:val="es-MX"/>
        </w:rPr>
        <w:t xml:space="preserve">    </w:t>
      </w:r>
    </w:p>
    <w:p w14:paraId="3FC21794" w14:textId="77777777" w:rsidR="00037E63" w:rsidRPr="00DA5F0F" w:rsidRDefault="00037E63">
      <w:pPr>
        <w:ind w:left="-1560"/>
        <w:rPr>
          <w:rFonts w:ascii="Arial" w:hAnsi="Arial"/>
          <w:sz w:val="16"/>
          <w:lang w:val="es-MX"/>
        </w:rPr>
      </w:pPr>
    </w:p>
    <w:p w14:paraId="140F5EDC" w14:textId="17DE8669" w:rsidR="00037E63" w:rsidRPr="00DA5F0F" w:rsidRDefault="00277D47">
      <w:pPr>
        <w:rPr>
          <w:color w:val="C00000"/>
          <w:sz w:val="20"/>
          <w:lang w:val="es-MX"/>
        </w:rPr>
      </w:pPr>
      <w:r w:rsidRPr="001E4BBE">
        <w:rPr>
          <w:noProof/>
          <w:color w:val="C00000"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F061BCC" wp14:editId="35F10536">
                <wp:simplePos x="0" y="0"/>
                <wp:positionH relativeFrom="column">
                  <wp:posOffset>-1323340</wp:posOffset>
                </wp:positionH>
                <wp:positionV relativeFrom="paragraph">
                  <wp:posOffset>132715</wp:posOffset>
                </wp:positionV>
                <wp:extent cx="7658100" cy="0"/>
                <wp:effectExtent l="0" t="38100" r="38100" b="38100"/>
                <wp:wrapNone/>
                <wp:docPr id="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581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rgbClr val="E2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>
            <w:pict w14:anchorId="121EEBBA">
              <v:line id="Line 10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#e20000" strokeweight="6pt" from="-104.2pt,10.45pt" to="498.8pt,10.45pt" w14:anchorId="1C16C7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"/>
            </w:pict>
          </mc:Fallback>
        </mc:AlternateContent>
      </w:r>
    </w:p>
    <w:p w14:paraId="59A8EF35" w14:textId="77777777" w:rsidR="005544D3" w:rsidRDefault="005544D3" w:rsidP="005544D3">
      <w:pPr>
        <w:ind w:firstLine="720"/>
        <w:jc w:val="center"/>
        <w:rPr>
          <w:rFonts w:ascii="Calibri" w:hAnsi="Calibri" w:cs="Calibri"/>
          <w:b/>
          <w:sz w:val="22"/>
          <w:szCs w:val="22"/>
          <w:lang w:val="es-EC"/>
        </w:rPr>
      </w:pPr>
    </w:p>
    <w:p w14:paraId="7918A4C7" w14:textId="77777777" w:rsidR="005544D3" w:rsidRDefault="005544D3" w:rsidP="005544D3">
      <w:pPr>
        <w:ind w:firstLine="720"/>
        <w:jc w:val="center"/>
        <w:rPr>
          <w:rFonts w:ascii="Calibri" w:hAnsi="Calibri" w:cs="Calibri"/>
          <w:b/>
          <w:sz w:val="22"/>
          <w:szCs w:val="22"/>
          <w:lang w:val="es-EC"/>
        </w:rPr>
      </w:pPr>
    </w:p>
    <w:p w14:paraId="4E4A1600" w14:textId="40EDAD28" w:rsidR="005544D3" w:rsidRDefault="005544D3" w:rsidP="52A68B09">
      <w:pPr>
        <w:ind w:firstLine="720"/>
        <w:jc w:val="center"/>
        <w:rPr>
          <w:rFonts w:ascii="Arial" w:eastAsia="Arial" w:hAnsi="Arial" w:cs="Arial"/>
          <w:b/>
          <w:bCs/>
          <w:szCs w:val="24"/>
          <w:lang w:val="es-EC"/>
        </w:rPr>
      </w:pPr>
      <w:r w:rsidRPr="52A68B09">
        <w:rPr>
          <w:rFonts w:ascii="Arial" w:eastAsia="Arial" w:hAnsi="Arial" w:cs="Arial"/>
          <w:b/>
          <w:bCs/>
          <w:szCs w:val="24"/>
          <w:lang w:val="es-EC"/>
        </w:rPr>
        <w:t>Formulario IV - Presentación de oferta técnica</w:t>
      </w:r>
    </w:p>
    <w:p w14:paraId="0B3ADD50" w14:textId="77777777" w:rsidR="005544D3" w:rsidRPr="005F5D39" w:rsidRDefault="005544D3" w:rsidP="52A68B09">
      <w:pPr>
        <w:ind w:firstLine="720"/>
        <w:jc w:val="center"/>
        <w:rPr>
          <w:rFonts w:ascii="Arial" w:eastAsia="Arial" w:hAnsi="Arial" w:cs="Arial"/>
          <w:b/>
          <w:bCs/>
          <w:szCs w:val="24"/>
          <w:lang w:val="es-EC"/>
        </w:rPr>
      </w:pPr>
    </w:p>
    <w:p w14:paraId="6C48FB56" w14:textId="56E4E27B" w:rsidR="005544D3" w:rsidRDefault="005544D3" w:rsidP="00706009">
      <w:pPr>
        <w:jc w:val="both"/>
        <w:rPr>
          <w:rFonts w:ascii="Arial" w:eastAsia="Arial" w:hAnsi="Arial" w:cs="Arial"/>
          <w:b/>
          <w:bCs/>
          <w:szCs w:val="24"/>
          <w:lang w:val="es-EC"/>
        </w:rPr>
      </w:pPr>
      <w:r w:rsidRPr="52A68B09">
        <w:rPr>
          <w:rFonts w:ascii="Arial" w:eastAsia="Arial" w:hAnsi="Arial" w:cs="Arial"/>
          <w:b/>
          <w:bCs/>
          <w:szCs w:val="24"/>
          <w:lang w:val="es-EC"/>
        </w:rPr>
        <w:t>Proceso de licitación abierta para: Licitación abierta para la Adquisición de 9 barriles de 20</w:t>
      </w:r>
      <w:r w:rsidR="00F16BA8" w:rsidRPr="52A68B09">
        <w:rPr>
          <w:rFonts w:ascii="Arial" w:eastAsia="Arial" w:hAnsi="Arial" w:cs="Arial"/>
          <w:b/>
          <w:bCs/>
          <w:szCs w:val="24"/>
          <w:lang w:val="es-EC"/>
        </w:rPr>
        <w:t>8</w:t>
      </w:r>
      <w:r w:rsidRPr="52A68B09">
        <w:rPr>
          <w:rFonts w:ascii="Arial" w:eastAsia="Arial" w:hAnsi="Arial" w:cs="Arial"/>
          <w:b/>
          <w:bCs/>
          <w:szCs w:val="24"/>
          <w:lang w:val="es-EC"/>
        </w:rPr>
        <w:t xml:space="preserve"> litros</w:t>
      </w:r>
      <w:r w:rsidR="000D490D" w:rsidRPr="52A68B09">
        <w:rPr>
          <w:rFonts w:ascii="Arial" w:eastAsia="Arial" w:hAnsi="Arial" w:cs="Arial"/>
          <w:b/>
          <w:bCs/>
          <w:szCs w:val="24"/>
          <w:lang w:val="es-EC"/>
        </w:rPr>
        <w:t>/55 galones</w:t>
      </w:r>
      <w:r w:rsidRPr="52A68B09">
        <w:rPr>
          <w:rFonts w:ascii="Arial" w:eastAsia="Arial" w:hAnsi="Arial" w:cs="Arial"/>
          <w:b/>
          <w:bCs/>
          <w:szCs w:val="24"/>
          <w:lang w:val="es-EC"/>
        </w:rPr>
        <w:t xml:space="preserve"> de aceite VG 46</w:t>
      </w:r>
    </w:p>
    <w:p w14:paraId="46DEF1B3" w14:textId="77777777" w:rsidR="005544D3" w:rsidRDefault="005544D3" w:rsidP="005544D3">
      <w:pPr>
        <w:jc w:val="center"/>
        <w:rPr>
          <w:rFonts w:ascii="Calibri" w:hAnsi="Calibri" w:cs="Calibri"/>
          <w:b/>
          <w:sz w:val="22"/>
          <w:szCs w:val="22"/>
          <w:lang w:val="es-ES"/>
        </w:rPr>
      </w:pPr>
    </w:p>
    <w:p w14:paraId="3BB42EC3" w14:textId="77777777" w:rsidR="001856B5" w:rsidRPr="000A04BE" w:rsidRDefault="001856B5" w:rsidP="005544D3">
      <w:pPr>
        <w:jc w:val="center"/>
        <w:rPr>
          <w:rFonts w:ascii="Calibri" w:hAnsi="Calibri" w:cs="Calibri"/>
          <w:b/>
          <w:sz w:val="22"/>
          <w:szCs w:val="22"/>
          <w:lang w:val="es-ES"/>
        </w:rPr>
      </w:pPr>
    </w:p>
    <w:p w14:paraId="71EB49C0" w14:textId="5B0112FE" w:rsidR="005544D3" w:rsidRPr="005F5D39" w:rsidRDefault="713DC4C4" w:rsidP="52A68B09">
      <w:pPr>
        <w:spacing w:line="259" w:lineRule="auto"/>
        <w:rPr>
          <w:rFonts w:ascii="Arial" w:eastAsia="Arial" w:hAnsi="Arial" w:cs="Arial"/>
          <w:b/>
          <w:bCs/>
          <w:szCs w:val="24"/>
          <w:lang w:val="es-EC"/>
        </w:rPr>
      </w:pPr>
      <w:r w:rsidRPr="52A68B09">
        <w:rPr>
          <w:rFonts w:ascii="Arial" w:eastAsia="Arial" w:hAnsi="Arial" w:cs="Arial"/>
          <w:b/>
          <w:bCs/>
          <w:szCs w:val="24"/>
          <w:lang w:val="es-EC"/>
        </w:rPr>
        <w:t xml:space="preserve">Datos </w:t>
      </w:r>
      <w:r w:rsidR="005544D3" w:rsidRPr="52A68B09">
        <w:rPr>
          <w:rFonts w:ascii="Arial" w:eastAsia="Arial" w:hAnsi="Arial" w:cs="Arial"/>
          <w:b/>
          <w:bCs/>
          <w:szCs w:val="24"/>
          <w:lang w:val="es-EC"/>
        </w:rPr>
        <w:t xml:space="preserve">del proveedor: </w:t>
      </w:r>
    </w:p>
    <w:p w14:paraId="6A792FE7" w14:textId="77777777" w:rsidR="005544D3" w:rsidRPr="005F5D39" w:rsidRDefault="005544D3" w:rsidP="005544D3">
      <w:pPr>
        <w:rPr>
          <w:rFonts w:ascii="Calibri" w:hAnsi="Calibri" w:cs="Calibri"/>
          <w:sz w:val="22"/>
          <w:szCs w:val="22"/>
          <w:lang w:val="es-EC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804"/>
      </w:tblGrid>
      <w:tr w:rsidR="005544D3" w:rsidRPr="005F5D39" w14:paraId="40CB9819" w14:textId="77777777" w:rsidTr="52A68B09">
        <w:trPr>
          <w:trHeight w:val="363"/>
          <w:jc w:val="center"/>
        </w:trPr>
        <w:tc>
          <w:tcPr>
            <w:tcW w:w="2943" w:type="dxa"/>
          </w:tcPr>
          <w:p w14:paraId="462F9326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</w:rPr>
            </w:pPr>
            <w:r w:rsidRPr="52A68B09">
              <w:rPr>
                <w:rFonts w:ascii="Arial" w:eastAsia="Arial" w:hAnsi="Arial" w:cs="Arial"/>
                <w:szCs w:val="24"/>
              </w:rPr>
              <w:t>Nombre del proveedor:</w:t>
            </w:r>
          </w:p>
          <w:p w14:paraId="2A2CF7AA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</w:rPr>
            </w:pPr>
          </w:p>
        </w:tc>
        <w:tc>
          <w:tcPr>
            <w:tcW w:w="6804" w:type="dxa"/>
          </w:tcPr>
          <w:p w14:paraId="1A260CF3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44D3" w:rsidRPr="005F5D39" w14:paraId="2F13467E" w14:textId="77777777" w:rsidTr="52A68B09">
        <w:trPr>
          <w:trHeight w:val="363"/>
          <w:jc w:val="center"/>
        </w:trPr>
        <w:tc>
          <w:tcPr>
            <w:tcW w:w="2943" w:type="dxa"/>
          </w:tcPr>
          <w:p w14:paraId="5D96DE68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</w:rPr>
            </w:pPr>
            <w:r w:rsidRPr="52A68B09">
              <w:rPr>
                <w:rFonts w:ascii="Arial" w:eastAsia="Arial" w:hAnsi="Arial" w:cs="Arial"/>
                <w:szCs w:val="24"/>
              </w:rPr>
              <w:t>RFC</w:t>
            </w:r>
          </w:p>
        </w:tc>
        <w:tc>
          <w:tcPr>
            <w:tcW w:w="6804" w:type="dxa"/>
          </w:tcPr>
          <w:p w14:paraId="7FDF2820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44D3" w:rsidRPr="005F5D39" w14:paraId="05FE248B" w14:textId="77777777" w:rsidTr="52A68B09">
        <w:trPr>
          <w:trHeight w:val="549"/>
          <w:jc w:val="center"/>
        </w:trPr>
        <w:tc>
          <w:tcPr>
            <w:tcW w:w="2943" w:type="dxa"/>
          </w:tcPr>
          <w:p w14:paraId="118414C9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</w:rPr>
            </w:pPr>
            <w:r w:rsidRPr="52A68B09">
              <w:rPr>
                <w:rFonts w:ascii="Arial" w:eastAsia="Arial" w:hAnsi="Arial" w:cs="Arial"/>
                <w:szCs w:val="24"/>
              </w:rPr>
              <w:t>Dirección completa:</w:t>
            </w:r>
          </w:p>
        </w:tc>
        <w:tc>
          <w:tcPr>
            <w:tcW w:w="6804" w:type="dxa"/>
          </w:tcPr>
          <w:p w14:paraId="131E21AA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44D3" w:rsidRPr="005F5D39" w14:paraId="29EF1F5E" w14:textId="77777777" w:rsidTr="52A68B09">
        <w:trPr>
          <w:trHeight w:val="549"/>
          <w:jc w:val="center"/>
        </w:trPr>
        <w:tc>
          <w:tcPr>
            <w:tcW w:w="2943" w:type="dxa"/>
          </w:tcPr>
          <w:p w14:paraId="01CC9B4D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</w:rPr>
            </w:pPr>
            <w:r w:rsidRPr="52A68B09">
              <w:rPr>
                <w:rFonts w:ascii="Arial" w:eastAsia="Arial" w:hAnsi="Arial" w:cs="Arial"/>
                <w:szCs w:val="24"/>
              </w:rPr>
              <w:t>Número/s de teléfono</w:t>
            </w:r>
            <w:r>
              <w:tab/>
            </w:r>
          </w:p>
        </w:tc>
        <w:tc>
          <w:tcPr>
            <w:tcW w:w="6804" w:type="dxa"/>
          </w:tcPr>
          <w:p w14:paraId="216E924C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44D3" w:rsidRPr="005F5D39" w14:paraId="3969D8CD" w14:textId="77777777" w:rsidTr="52A68B09">
        <w:trPr>
          <w:trHeight w:val="549"/>
          <w:jc w:val="center"/>
        </w:trPr>
        <w:tc>
          <w:tcPr>
            <w:tcW w:w="2943" w:type="dxa"/>
          </w:tcPr>
          <w:p w14:paraId="559314A4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</w:rPr>
            </w:pPr>
            <w:r w:rsidRPr="52A68B09">
              <w:rPr>
                <w:rFonts w:ascii="Arial" w:eastAsia="Arial" w:hAnsi="Arial" w:cs="Arial"/>
                <w:szCs w:val="24"/>
              </w:rPr>
              <w:t>Dirección de correo electrónico:</w:t>
            </w:r>
          </w:p>
        </w:tc>
        <w:tc>
          <w:tcPr>
            <w:tcW w:w="6804" w:type="dxa"/>
          </w:tcPr>
          <w:p w14:paraId="068BB9F6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5544D3" w:rsidRPr="001856B5" w14:paraId="0B421C1F" w14:textId="77777777" w:rsidTr="52A68B09">
        <w:trPr>
          <w:trHeight w:val="549"/>
          <w:jc w:val="center"/>
        </w:trPr>
        <w:tc>
          <w:tcPr>
            <w:tcW w:w="2943" w:type="dxa"/>
          </w:tcPr>
          <w:p w14:paraId="2CAF006C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  <w:lang w:val="es-EC"/>
              </w:rPr>
            </w:pPr>
            <w:r w:rsidRPr="52A68B09">
              <w:rPr>
                <w:rFonts w:ascii="Arial" w:eastAsia="Arial" w:hAnsi="Arial" w:cs="Arial"/>
                <w:szCs w:val="24"/>
                <w:lang w:val="es-EC"/>
              </w:rPr>
              <w:t>Año de creación de la empresa:</w:t>
            </w:r>
          </w:p>
        </w:tc>
        <w:tc>
          <w:tcPr>
            <w:tcW w:w="6804" w:type="dxa"/>
          </w:tcPr>
          <w:p w14:paraId="50B001CE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</w:tr>
    </w:tbl>
    <w:p w14:paraId="023D9467" w14:textId="77777777" w:rsidR="005544D3" w:rsidRPr="005F5D39" w:rsidRDefault="005544D3" w:rsidP="005544D3">
      <w:pPr>
        <w:rPr>
          <w:rFonts w:ascii="Calibri" w:hAnsi="Calibri" w:cs="Calibri"/>
          <w:sz w:val="22"/>
          <w:szCs w:val="22"/>
          <w:lang w:val="es-EC"/>
        </w:rPr>
      </w:pPr>
    </w:p>
    <w:p w14:paraId="0F72DD4E" w14:textId="77777777" w:rsidR="005544D3" w:rsidRPr="005F5D39" w:rsidRDefault="005544D3" w:rsidP="005544D3">
      <w:pPr>
        <w:rPr>
          <w:rFonts w:ascii="Calibri" w:hAnsi="Calibri" w:cs="Calibri"/>
          <w:sz w:val="22"/>
          <w:szCs w:val="22"/>
          <w:lang w:val="es-EC"/>
        </w:rPr>
      </w:pPr>
    </w:p>
    <w:p w14:paraId="44A0C16B" w14:textId="77777777" w:rsidR="005544D3" w:rsidRPr="001856B5" w:rsidRDefault="005544D3" w:rsidP="005544D3">
      <w:pPr>
        <w:outlineLvl w:val="0"/>
        <w:rPr>
          <w:rFonts w:ascii="Arial" w:eastAsia="Arial" w:hAnsi="Arial" w:cs="Arial"/>
          <w:b/>
          <w:bCs/>
          <w:szCs w:val="24"/>
          <w:lang w:val="es-EC"/>
        </w:rPr>
      </w:pPr>
      <w:r w:rsidRPr="001856B5">
        <w:rPr>
          <w:rFonts w:ascii="Arial" w:eastAsia="Arial" w:hAnsi="Arial" w:cs="Arial"/>
          <w:b/>
          <w:bCs/>
          <w:szCs w:val="24"/>
          <w:lang w:val="es-EC"/>
        </w:rPr>
        <w:t xml:space="preserve">Oferta de servicios: </w:t>
      </w:r>
    </w:p>
    <w:p w14:paraId="66290CAC" w14:textId="77777777" w:rsidR="005544D3" w:rsidRPr="005F5D39" w:rsidRDefault="005544D3" w:rsidP="005544D3">
      <w:pPr>
        <w:jc w:val="both"/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0A86EFA6" w14:textId="267A4E23" w:rsidR="005544D3" w:rsidRDefault="005544D3" w:rsidP="52A68B09">
      <w:pPr>
        <w:spacing w:line="300" w:lineRule="auto"/>
        <w:jc w:val="both"/>
        <w:outlineLvl w:val="0"/>
        <w:rPr>
          <w:rFonts w:ascii="Arial" w:eastAsia="Arial" w:hAnsi="Arial" w:cs="Arial"/>
          <w:szCs w:val="24"/>
          <w:lang w:val="es-EC"/>
        </w:rPr>
      </w:pPr>
      <w:r w:rsidRPr="52A68B09">
        <w:rPr>
          <w:rFonts w:ascii="Arial" w:eastAsia="Arial" w:hAnsi="Arial" w:cs="Arial"/>
          <w:szCs w:val="24"/>
          <w:lang w:val="es-EC"/>
        </w:rPr>
        <w:t xml:space="preserve">El Oferente completará este formulario de acuerdo con las instrucciones indicadas y no se permitirán alteraciones en su formato ni se aceptarán sustituciones. </w:t>
      </w:r>
      <w:r w:rsidR="6D188E0A" w:rsidRPr="52A68B09">
        <w:rPr>
          <w:rFonts w:ascii="Arial" w:eastAsia="Arial" w:hAnsi="Arial" w:cs="Arial"/>
          <w:szCs w:val="24"/>
          <w:lang w:val="es-EC"/>
        </w:rPr>
        <w:t xml:space="preserve">Debe describir al máximo detalle posible todos los servicios que puede ofrecer a MAG, detallando para cada ítem la marca, fecha </w:t>
      </w:r>
      <w:r w:rsidR="1115F624" w:rsidRPr="52A68B09">
        <w:rPr>
          <w:rFonts w:ascii="Arial" w:eastAsia="Arial" w:hAnsi="Arial" w:cs="Arial"/>
          <w:szCs w:val="24"/>
          <w:lang w:val="es-EC"/>
        </w:rPr>
        <w:t xml:space="preserve">de expiración, unidad de medida, cantidad, garantía y vigencia. </w:t>
      </w:r>
    </w:p>
    <w:p w14:paraId="62549D3B" w14:textId="77777777" w:rsidR="005544D3" w:rsidRPr="005F5D39" w:rsidRDefault="005544D3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"/>
        <w:gridCol w:w="1802"/>
        <w:gridCol w:w="2031"/>
        <w:gridCol w:w="1243"/>
        <w:gridCol w:w="1607"/>
        <w:gridCol w:w="1534"/>
      </w:tblGrid>
      <w:tr w:rsidR="005544D3" w:rsidRPr="005F5D39" w14:paraId="32ECDC33" w14:textId="77777777" w:rsidTr="52A68B09">
        <w:tc>
          <w:tcPr>
            <w:tcW w:w="585" w:type="dxa"/>
          </w:tcPr>
          <w:p w14:paraId="6320D71E" w14:textId="77777777" w:rsidR="005544D3" w:rsidRPr="005F5D39" w:rsidRDefault="005544D3" w:rsidP="52A68B09">
            <w:pPr>
              <w:jc w:val="center"/>
              <w:rPr>
                <w:rFonts w:ascii="Arial" w:eastAsia="Arial" w:hAnsi="Arial" w:cs="Arial"/>
                <w:b/>
                <w:bCs/>
                <w:szCs w:val="24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  <w:lang w:val="es-EC"/>
              </w:rPr>
              <w:t>No.</w:t>
            </w:r>
          </w:p>
        </w:tc>
        <w:tc>
          <w:tcPr>
            <w:tcW w:w="1802" w:type="dxa"/>
          </w:tcPr>
          <w:p w14:paraId="7DE98F4F" w14:textId="77777777" w:rsidR="005544D3" w:rsidRPr="005F5D39" w:rsidRDefault="005544D3" w:rsidP="52A68B09">
            <w:pPr>
              <w:jc w:val="center"/>
              <w:rPr>
                <w:rFonts w:ascii="Arial" w:eastAsia="Arial" w:hAnsi="Arial" w:cs="Arial"/>
                <w:b/>
                <w:bCs/>
                <w:szCs w:val="24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  <w:lang w:val="es-EC"/>
              </w:rPr>
              <w:t>Descripción</w:t>
            </w:r>
          </w:p>
        </w:tc>
        <w:tc>
          <w:tcPr>
            <w:tcW w:w="2031" w:type="dxa"/>
          </w:tcPr>
          <w:p w14:paraId="042BBBBE" w14:textId="77777777" w:rsidR="005544D3" w:rsidRPr="005F5D39" w:rsidRDefault="005544D3" w:rsidP="52A68B09">
            <w:pPr>
              <w:rPr>
                <w:rFonts w:ascii="Arial" w:eastAsia="Arial" w:hAnsi="Arial" w:cs="Arial"/>
                <w:b/>
                <w:bCs/>
                <w:szCs w:val="24"/>
                <w:lang w:val="es-EC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  <w:lang w:val="es-EC"/>
              </w:rPr>
              <w:t>Especificación Ofertada</w:t>
            </w:r>
          </w:p>
          <w:p w14:paraId="1CCE2D2F" w14:textId="77777777" w:rsidR="005544D3" w:rsidRPr="005F5D39" w:rsidRDefault="005544D3" w:rsidP="52A68B09">
            <w:pPr>
              <w:rPr>
                <w:rFonts w:ascii="Arial" w:eastAsia="Arial" w:hAnsi="Arial" w:cs="Arial"/>
                <w:b/>
                <w:bCs/>
                <w:szCs w:val="24"/>
                <w:lang w:val="es-EC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  <w:lang w:val="es-EC"/>
              </w:rPr>
              <w:t>(el oferente deberá incluir las características del producto; Marca; cód; fecha de exp; etc.)</w:t>
            </w:r>
          </w:p>
        </w:tc>
        <w:tc>
          <w:tcPr>
            <w:tcW w:w="1183" w:type="dxa"/>
          </w:tcPr>
          <w:p w14:paraId="2CA830A7" w14:textId="77777777" w:rsidR="005544D3" w:rsidRPr="005F5D39" w:rsidRDefault="005544D3" w:rsidP="52A68B09">
            <w:pPr>
              <w:rPr>
                <w:rFonts w:ascii="Arial" w:eastAsia="Arial" w:hAnsi="Arial" w:cs="Arial"/>
                <w:b/>
                <w:bCs/>
                <w:szCs w:val="24"/>
                <w:lang w:val="es-EC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  <w:lang w:val="es-EC"/>
              </w:rPr>
              <w:t>Cantidad</w:t>
            </w:r>
          </w:p>
        </w:tc>
        <w:tc>
          <w:tcPr>
            <w:tcW w:w="1607" w:type="dxa"/>
          </w:tcPr>
          <w:p w14:paraId="4B5F4292" w14:textId="77777777" w:rsidR="005544D3" w:rsidRPr="005F5D39" w:rsidRDefault="005544D3" w:rsidP="52A68B09">
            <w:pPr>
              <w:rPr>
                <w:rFonts w:ascii="Arial" w:eastAsia="Arial" w:hAnsi="Arial" w:cs="Arial"/>
                <w:b/>
                <w:bCs/>
                <w:szCs w:val="24"/>
                <w:lang w:val="es-EC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  <w:lang w:val="es-EC"/>
              </w:rPr>
              <w:t>Incluye Garantía</w:t>
            </w:r>
          </w:p>
          <w:p w14:paraId="2089B4F5" w14:textId="77777777" w:rsidR="005544D3" w:rsidRPr="005F5D39" w:rsidRDefault="005544D3" w:rsidP="52A68B09">
            <w:pPr>
              <w:rPr>
                <w:rFonts w:ascii="Arial" w:eastAsia="Arial" w:hAnsi="Arial" w:cs="Arial"/>
                <w:b/>
                <w:bCs/>
                <w:szCs w:val="24"/>
                <w:lang w:val="es-EC"/>
              </w:rPr>
            </w:pPr>
          </w:p>
          <w:p w14:paraId="5DEFCD47" w14:textId="77777777" w:rsidR="005544D3" w:rsidRPr="005F5D39" w:rsidRDefault="005544D3" w:rsidP="52A68B09">
            <w:pPr>
              <w:rPr>
                <w:rFonts w:ascii="Arial" w:eastAsia="Arial" w:hAnsi="Arial" w:cs="Arial"/>
                <w:b/>
                <w:bCs/>
                <w:szCs w:val="24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</w:rPr>
              <w:t>SI/NO</w:t>
            </w:r>
          </w:p>
        </w:tc>
        <w:tc>
          <w:tcPr>
            <w:tcW w:w="1534" w:type="dxa"/>
          </w:tcPr>
          <w:p w14:paraId="53A3186C" w14:textId="77777777" w:rsidR="005544D3" w:rsidRPr="005F5D39" w:rsidRDefault="005544D3" w:rsidP="52A68B09">
            <w:pPr>
              <w:rPr>
                <w:rFonts w:ascii="Arial" w:eastAsia="Arial" w:hAnsi="Arial" w:cs="Arial"/>
                <w:b/>
                <w:bCs/>
                <w:szCs w:val="24"/>
                <w:lang w:val="es-EC"/>
              </w:rPr>
            </w:pPr>
            <w:r w:rsidRPr="52A68B09">
              <w:rPr>
                <w:rFonts w:ascii="Arial" w:eastAsia="Arial" w:hAnsi="Arial" w:cs="Arial"/>
                <w:b/>
                <w:bCs/>
                <w:szCs w:val="24"/>
                <w:lang w:val="es-EC"/>
              </w:rPr>
              <w:t>Tiempo de garantía</w:t>
            </w:r>
          </w:p>
        </w:tc>
      </w:tr>
      <w:tr w:rsidR="005544D3" w:rsidRPr="005F5D39" w14:paraId="447A716D" w14:textId="77777777" w:rsidTr="52A68B09">
        <w:trPr>
          <w:trHeight w:val="383"/>
        </w:trPr>
        <w:tc>
          <w:tcPr>
            <w:tcW w:w="585" w:type="dxa"/>
          </w:tcPr>
          <w:p w14:paraId="43C858C2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  <w:lang w:val="es-EC"/>
              </w:rPr>
            </w:pPr>
          </w:p>
        </w:tc>
        <w:tc>
          <w:tcPr>
            <w:tcW w:w="1802" w:type="dxa"/>
          </w:tcPr>
          <w:p w14:paraId="7801E835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  <w:lang w:val="es-EC"/>
              </w:rPr>
            </w:pPr>
          </w:p>
        </w:tc>
        <w:tc>
          <w:tcPr>
            <w:tcW w:w="2031" w:type="dxa"/>
          </w:tcPr>
          <w:p w14:paraId="7C36425F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  <w:lang w:val="es-EC"/>
              </w:rPr>
            </w:pPr>
          </w:p>
        </w:tc>
        <w:tc>
          <w:tcPr>
            <w:tcW w:w="1183" w:type="dxa"/>
          </w:tcPr>
          <w:p w14:paraId="489D1FF0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  <w:lang w:val="es-EC"/>
              </w:rPr>
            </w:pPr>
          </w:p>
        </w:tc>
        <w:tc>
          <w:tcPr>
            <w:tcW w:w="1607" w:type="dxa"/>
          </w:tcPr>
          <w:p w14:paraId="4EDF038B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  <w:lang w:val="es-EC"/>
              </w:rPr>
            </w:pPr>
          </w:p>
        </w:tc>
        <w:tc>
          <w:tcPr>
            <w:tcW w:w="1534" w:type="dxa"/>
          </w:tcPr>
          <w:p w14:paraId="5C97BEAA" w14:textId="77777777" w:rsidR="005544D3" w:rsidRPr="005F5D39" w:rsidRDefault="005544D3" w:rsidP="52A68B09">
            <w:pPr>
              <w:outlineLvl w:val="0"/>
              <w:rPr>
                <w:rFonts w:ascii="Arial" w:eastAsia="Arial" w:hAnsi="Arial" w:cs="Arial"/>
                <w:szCs w:val="24"/>
                <w:lang w:val="es-EC"/>
              </w:rPr>
            </w:pPr>
          </w:p>
        </w:tc>
      </w:tr>
      <w:tr w:rsidR="005544D3" w:rsidRPr="005F5D39" w14:paraId="44988B81" w14:textId="77777777" w:rsidTr="52A68B09">
        <w:trPr>
          <w:trHeight w:val="383"/>
        </w:trPr>
        <w:tc>
          <w:tcPr>
            <w:tcW w:w="585" w:type="dxa"/>
          </w:tcPr>
          <w:p w14:paraId="285E2B21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802" w:type="dxa"/>
          </w:tcPr>
          <w:p w14:paraId="3FA9643C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2031" w:type="dxa"/>
          </w:tcPr>
          <w:p w14:paraId="60772411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183" w:type="dxa"/>
          </w:tcPr>
          <w:p w14:paraId="55AF8AF3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607" w:type="dxa"/>
          </w:tcPr>
          <w:p w14:paraId="4A725FE6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534" w:type="dxa"/>
          </w:tcPr>
          <w:p w14:paraId="20D5C94E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</w:tr>
      <w:tr w:rsidR="005544D3" w:rsidRPr="005F5D39" w14:paraId="7F74C5CE" w14:textId="77777777" w:rsidTr="52A68B09">
        <w:trPr>
          <w:trHeight w:val="383"/>
        </w:trPr>
        <w:tc>
          <w:tcPr>
            <w:tcW w:w="585" w:type="dxa"/>
          </w:tcPr>
          <w:p w14:paraId="2B2CA95C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802" w:type="dxa"/>
          </w:tcPr>
          <w:p w14:paraId="6B69EB90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2031" w:type="dxa"/>
          </w:tcPr>
          <w:p w14:paraId="597ED58B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183" w:type="dxa"/>
          </w:tcPr>
          <w:p w14:paraId="71D3146D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607" w:type="dxa"/>
          </w:tcPr>
          <w:p w14:paraId="49C39F1F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534" w:type="dxa"/>
          </w:tcPr>
          <w:p w14:paraId="70BC361C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</w:tr>
      <w:tr w:rsidR="005544D3" w:rsidRPr="005F5D39" w14:paraId="51C06A56" w14:textId="77777777" w:rsidTr="52A68B09">
        <w:trPr>
          <w:trHeight w:val="383"/>
        </w:trPr>
        <w:tc>
          <w:tcPr>
            <w:tcW w:w="585" w:type="dxa"/>
          </w:tcPr>
          <w:p w14:paraId="3DD576EF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802" w:type="dxa"/>
          </w:tcPr>
          <w:p w14:paraId="4140757B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2031" w:type="dxa"/>
          </w:tcPr>
          <w:p w14:paraId="60E7D489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183" w:type="dxa"/>
          </w:tcPr>
          <w:p w14:paraId="38D17857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607" w:type="dxa"/>
          </w:tcPr>
          <w:p w14:paraId="57028303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534" w:type="dxa"/>
          </w:tcPr>
          <w:p w14:paraId="1668E907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</w:tr>
      <w:tr w:rsidR="005544D3" w:rsidRPr="005F5D39" w14:paraId="0EBDF75C" w14:textId="77777777" w:rsidTr="52A68B09">
        <w:trPr>
          <w:trHeight w:val="383"/>
        </w:trPr>
        <w:tc>
          <w:tcPr>
            <w:tcW w:w="585" w:type="dxa"/>
          </w:tcPr>
          <w:p w14:paraId="5DBC594E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802" w:type="dxa"/>
          </w:tcPr>
          <w:p w14:paraId="1DBAED0A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2031" w:type="dxa"/>
          </w:tcPr>
          <w:p w14:paraId="27245B19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183" w:type="dxa"/>
          </w:tcPr>
          <w:p w14:paraId="38C785FB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607" w:type="dxa"/>
          </w:tcPr>
          <w:p w14:paraId="596BB4FD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  <w:tc>
          <w:tcPr>
            <w:tcW w:w="1534" w:type="dxa"/>
          </w:tcPr>
          <w:p w14:paraId="140B40B4" w14:textId="77777777" w:rsidR="005544D3" w:rsidRPr="005F5D39" w:rsidRDefault="005544D3" w:rsidP="004D178D">
            <w:pPr>
              <w:outlineLvl w:val="0"/>
              <w:rPr>
                <w:rFonts w:ascii="Calibri" w:hAnsi="Calibri" w:cs="Calibri"/>
                <w:sz w:val="22"/>
                <w:szCs w:val="22"/>
                <w:lang w:val="es-EC"/>
              </w:rPr>
            </w:pPr>
          </w:p>
        </w:tc>
      </w:tr>
    </w:tbl>
    <w:p w14:paraId="28C74037" w14:textId="77777777" w:rsidR="005544D3" w:rsidRPr="005F5D39" w:rsidRDefault="005544D3" w:rsidP="52A68B09">
      <w:pPr>
        <w:outlineLvl w:val="0"/>
        <w:rPr>
          <w:rFonts w:ascii="Arial" w:eastAsia="Arial" w:hAnsi="Arial" w:cs="Arial"/>
          <w:sz w:val="22"/>
          <w:szCs w:val="22"/>
          <w:lang w:val="es-EC"/>
        </w:rPr>
      </w:pPr>
    </w:p>
    <w:p w14:paraId="4A6EB746" w14:textId="48EA6B56" w:rsidR="005544D3" w:rsidRPr="00706009" w:rsidRDefault="005544D3" w:rsidP="005544D3">
      <w:pPr>
        <w:outlineLvl w:val="0"/>
        <w:rPr>
          <w:lang w:val="es-MX"/>
        </w:rPr>
      </w:pPr>
      <w:r w:rsidRPr="52A68B09">
        <w:rPr>
          <w:rFonts w:ascii="Arial" w:eastAsia="Arial" w:hAnsi="Arial" w:cs="Arial"/>
          <w:i/>
          <w:iCs/>
          <w:sz w:val="22"/>
          <w:szCs w:val="22"/>
          <w:u w:val="single"/>
          <w:lang w:val="es-EC"/>
        </w:rPr>
        <w:t>*se deberá detallar el origen y marca de todos los elementos ofertados</w:t>
      </w:r>
    </w:p>
    <w:p w14:paraId="486E2603" w14:textId="40E827C5" w:rsidR="005544D3" w:rsidRPr="005F5D39" w:rsidRDefault="005544D3" w:rsidP="52A68B09">
      <w:pPr>
        <w:outlineLvl w:val="0"/>
        <w:rPr>
          <w:rFonts w:ascii="Arial" w:eastAsia="Arial" w:hAnsi="Arial" w:cs="Arial"/>
          <w:b/>
          <w:bCs/>
          <w:szCs w:val="24"/>
          <w:lang w:val="es-EC"/>
        </w:rPr>
      </w:pPr>
    </w:p>
    <w:p w14:paraId="543831DB" w14:textId="10C070DC" w:rsidR="005544D3" w:rsidRPr="005F5D39" w:rsidRDefault="005544D3" w:rsidP="52A68B09">
      <w:pPr>
        <w:outlineLvl w:val="0"/>
        <w:rPr>
          <w:rFonts w:ascii="Arial" w:eastAsia="Arial" w:hAnsi="Arial" w:cs="Arial"/>
          <w:b/>
          <w:bCs/>
          <w:szCs w:val="24"/>
          <w:lang w:val="es-EC"/>
        </w:rPr>
      </w:pPr>
    </w:p>
    <w:p w14:paraId="71A62852" w14:textId="7BB520D1" w:rsidR="005544D3" w:rsidRDefault="005544D3" w:rsidP="52A68B09">
      <w:pPr>
        <w:outlineLvl w:val="0"/>
        <w:rPr>
          <w:rFonts w:ascii="Arial" w:eastAsia="Arial" w:hAnsi="Arial" w:cs="Arial"/>
          <w:b/>
          <w:bCs/>
          <w:szCs w:val="24"/>
          <w:lang w:val="es-EC"/>
        </w:rPr>
      </w:pPr>
      <w:r w:rsidRPr="52A68B09">
        <w:rPr>
          <w:rFonts w:ascii="Arial" w:eastAsia="Arial" w:hAnsi="Arial" w:cs="Arial"/>
          <w:b/>
          <w:bCs/>
          <w:szCs w:val="24"/>
          <w:lang w:val="es-EC"/>
        </w:rPr>
        <w:t xml:space="preserve">Detalles específicos </w:t>
      </w:r>
    </w:p>
    <w:p w14:paraId="1EC30FFD" w14:textId="77777777" w:rsidR="001856B5" w:rsidRPr="005F5D39" w:rsidRDefault="001856B5" w:rsidP="52A68B09">
      <w:pPr>
        <w:outlineLvl w:val="0"/>
        <w:rPr>
          <w:rFonts w:ascii="Arial" w:eastAsia="Arial" w:hAnsi="Arial" w:cs="Arial"/>
          <w:b/>
          <w:bCs/>
          <w:szCs w:val="24"/>
          <w:lang w:val="es-EC"/>
        </w:rPr>
      </w:pPr>
    </w:p>
    <w:p w14:paraId="0E65C99A" w14:textId="77777777" w:rsidR="005544D3" w:rsidRPr="005F5D39" w:rsidRDefault="005544D3" w:rsidP="52A68B09">
      <w:pPr>
        <w:jc w:val="both"/>
        <w:outlineLvl w:val="0"/>
        <w:rPr>
          <w:rFonts w:ascii="Arial" w:eastAsia="Arial" w:hAnsi="Arial" w:cs="Arial"/>
          <w:szCs w:val="24"/>
          <w:lang w:val="es-EC"/>
        </w:rPr>
      </w:pPr>
      <w:r w:rsidRPr="52A68B09">
        <w:rPr>
          <w:rFonts w:ascii="Arial" w:eastAsia="Arial" w:hAnsi="Arial" w:cs="Arial"/>
          <w:szCs w:val="24"/>
          <w:shd w:val="clear" w:color="auto" w:fill="FFFFFF"/>
          <w:lang w:val="es-EC"/>
        </w:rPr>
        <w:t>Se puede añadir en esta sección las fichas técnicas, catálogos e información adicional que demuestren el cumplimiento de lo requerido, así como servicios adicionales que podrían ser ofrecidos, gratuita y voluntariamente, por el oferente.</w:t>
      </w:r>
    </w:p>
    <w:p w14:paraId="71F3DD81" w14:textId="77777777" w:rsidR="005544D3" w:rsidRDefault="005544D3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2CBAF716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43B813AF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02753448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2EE7C993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0A289CA3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52C5FBBB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795CB6E3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7CCAC28E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7459595F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376F0431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65AC1B1B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7ECF4E03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3C3941A6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1C37906E" w14:textId="77777777" w:rsidR="00AF609E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67B5B0F1" w14:textId="77777777" w:rsidR="00AF609E" w:rsidRPr="005F5D39" w:rsidRDefault="00AF609E" w:rsidP="005544D3">
      <w:pPr>
        <w:outlineLvl w:val="0"/>
        <w:rPr>
          <w:rFonts w:ascii="Calibri" w:hAnsi="Calibri" w:cs="Calibri"/>
          <w:sz w:val="22"/>
          <w:szCs w:val="22"/>
          <w:lang w:val="es-EC"/>
        </w:rPr>
      </w:pPr>
    </w:p>
    <w:p w14:paraId="33857F6C" w14:textId="77777777" w:rsidR="005544D3" w:rsidRPr="005F5D39" w:rsidRDefault="005544D3" w:rsidP="005544D3">
      <w:pPr>
        <w:rPr>
          <w:rFonts w:ascii="Calibri" w:hAnsi="Calibri" w:cs="Calibri"/>
          <w:sz w:val="22"/>
          <w:szCs w:val="22"/>
          <w:lang w:val="es-EC"/>
        </w:rPr>
      </w:pPr>
    </w:p>
    <w:p w14:paraId="2885BC10" w14:textId="77777777" w:rsidR="005544D3" w:rsidRPr="005F5D39" w:rsidRDefault="005544D3" w:rsidP="005544D3">
      <w:pPr>
        <w:rPr>
          <w:rFonts w:ascii="Calibri" w:hAnsi="Calibri" w:cs="Calibri"/>
          <w:sz w:val="22"/>
          <w:szCs w:val="22"/>
          <w:lang w:val="es-EC"/>
        </w:rPr>
      </w:pPr>
    </w:p>
    <w:p w14:paraId="4475CDB0" w14:textId="32E01158" w:rsidR="52A68B09" w:rsidRDefault="52A68B09" w:rsidP="52A68B09">
      <w:pPr>
        <w:rPr>
          <w:rFonts w:ascii="Calibri" w:hAnsi="Calibri" w:cs="Calibri"/>
          <w:sz w:val="22"/>
          <w:szCs w:val="22"/>
          <w:lang w:val="es-EC"/>
        </w:rPr>
      </w:pPr>
    </w:p>
    <w:p w14:paraId="192732BB" w14:textId="0E6DA8E4" w:rsidR="52A68B09" w:rsidRDefault="52A68B09" w:rsidP="52A68B09">
      <w:pPr>
        <w:rPr>
          <w:rFonts w:ascii="Calibri" w:hAnsi="Calibri" w:cs="Calibri"/>
          <w:sz w:val="22"/>
          <w:szCs w:val="22"/>
          <w:lang w:val="es-EC"/>
        </w:rPr>
      </w:pPr>
    </w:p>
    <w:p w14:paraId="2D8C8463" w14:textId="77777777" w:rsidR="005544D3" w:rsidRPr="001856B5" w:rsidRDefault="005544D3" w:rsidP="005544D3">
      <w:pPr>
        <w:rPr>
          <w:rFonts w:ascii="Arial" w:eastAsia="Arial" w:hAnsi="Arial" w:cs="Arial"/>
          <w:szCs w:val="24"/>
          <w:shd w:val="clear" w:color="auto" w:fill="FFFFFF"/>
          <w:lang w:val="es-EC"/>
        </w:rPr>
      </w:pPr>
      <w:r w:rsidRPr="001856B5">
        <w:rPr>
          <w:rFonts w:ascii="Arial" w:eastAsia="Arial" w:hAnsi="Arial" w:cs="Arial"/>
          <w:szCs w:val="24"/>
          <w:shd w:val="clear" w:color="auto" w:fill="FFFFFF"/>
          <w:lang w:val="es-EC"/>
        </w:rPr>
        <w:t xml:space="preserve">Al suscribir esta oferta técnica, el proveedor garantiza haber entendido los términos de referencia y demás documentos asociados a la presente licitación.  </w:t>
      </w:r>
    </w:p>
    <w:p w14:paraId="02BF83E3" w14:textId="77777777" w:rsidR="005544D3" w:rsidRPr="001856B5" w:rsidRDefault="005544D3" w:rsidP="005544D3">
      <w:pPr>
        <w:rPr>
          <w:rFonts w:ascii="Arial" w:eastAsia="Arial" w:hAnsi="Arial" w:cs="Arial"/>
          <w:szCs w:val="24"/>
          <w:shd w:val="clear" w:color="auto" w:fill="FFFFFF"/>
          <w:lang w:val="es-EC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5544D3" w:rsidRPr="001856B5" w14:paraId="263CA4F9" w14:textId="77777777" w:rsidTr="004D178D">
        <w:trPr>
          <w:trHeight w:val="315"/>
        </w:trPr>
        <w:tc>
          <w:tcPr>
            <w:tcW w:w="3369" w:type="dxa"/>
            <w:noWrap/>
          </w:tcPr>
          <w:p w14:paraId="08335E9B" w14:textId="77777777" w:rsidR="005544D3" w:rsidRPr="001856B5" w:rsidRDefault="005544D3" w:rsidP="004D178D">
            <w:pPr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  <w:r w:rsidRPr="001856B5"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  <w:t>Firma y sello del proveedor:</w:t>
            </w:r>
          </w:p>
        </w:tc>
        <w:tc>
          <w:tcPr>
            <w:tcW w:w="5953" w:type="dxa"/>
            <w:noWrap/>
          </w:tcPr>
          <w:p w14:paraId="35C10A32" w14:textId="77777777" w:rsidR="005544D3" w:rsidRPr="001856B5" w:rsidRDefault="005544D3" w:rsidP="004D178D">
            <w:pPr>
              <w:outlineLvl w:val="0"/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  <w:p w14:paraId="49B0FF3D" w14:textId="77777777" w:rsidR="005544D3" w:rsidRPr="001856B5" w:rsidRDefault="005544D3" w:rsidP="004D178D">
            <w:pPr>
              <w:outlineLvl w:val="0"/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</w:tc>
      </w:tr>
      <w:tr w:rsidR="005544D3" w:rsidRPr="001856B5" w14:paraId="3BED15FF" w14:textId="77777777" w:rsidTr="004D178D">
        <w:trPr>
          <w:trHeight w:val="315"/>
        </w:trPr>
        <w:tc>
          <w:tcPr>
            <w:tcW w:w="3369" w:type="dxa"/>
            <w:noWrap/>
          </w:tcPr>
          <w:p w14:paraId="7F91A7D0" w14:textId="77777777" w:rsidR="005544D3" w:rsidRPr="001856B5" w:rsidRDefault="005544D3" w:rsidP="004D178D">
            <w:pPr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  <w:r w:rsidRPr="001856B5"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  <w:t xml:space="preserve">Nombre: </w:t>
            </w:r>
          </w:p>
        </w:tc>
        <w:tc>
          <w:tcPr>
            <w:tcW w:w="5953" w:type="dxa"/>
            <w:noWrap/>
          </w:tcPr>
          <w:p w14:paraId="11DFE215" w14:textId="77777777" w:rsidR="005544D3" w:rsidRPr="001856B5" w:rsidRDefault="005544D3" w:rsidP="004D178D">
            <w:pPr>
              <w:outlineLvl w:val="0"/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  <w:p w14:paraId="54F0FB7F" w14:textId="77777777" w:rsidR="005544D3" w:rsidRPr="001856B5" w:rsidRDefault="005544D3" w:rsidP="004D178D">
            <w:pPr>
              <w:outlineLvl w:val="0"/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</w:tc>
      </w:tr>
      <w:tr w:rsidR="005544D3" w:rsidRPr="001856B5" w14:paraId="370C1E86" w14:textId="77777777" w:rsidTr="004D178D">
        <w:trPr>
          <w:trHeight w:val="315"/>
        </w:trPr>
        <w:tc>
          <w:tcPr>
            <w:tcW w:w="3369" w:type="dxa"/>
            <w:noWrap/>
          </w:tcPr>
          <w:p w14:paraId="1171AFD5" w14:textId="77777777" w:rsidR="005544D3" w:rsidRPr="001856B5" w:rsidRDefault="005544D3" w:rsidP="004D178D">
            <w:pPr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  <w:r w:rsidRPr="001856B5"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  <w:t>Cargo:</w:t>
            </w:r>
          </w:p>
          <w:p w14:paraId="517329D6" w14:textId="77777777" w:rsidR="005544D3" w:rsidRPr="001856B5" w:rsidRDefault="005544D3" w:rsidP="004D178D">
            <w:pPr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</w:tc>
        <w:tc>
          <w:tcPr>
            <w:tcW w:w="5953" w:type="dxa"/>
            <w:noWrap/>
          </w:tcPr>
          <w:p w14:paraId="4A18DE11" w14:textId="77777777" w:rsidR="005544D3" w:rsidRPr="001856B5" w:rsidRDefault="005544D3" w:rsidP="004D178D">
            <w:pPr>
              <w:outlineLvl w:val="0"/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</w:tc>
      </w:tr>
      <w:tr w:rsidR="005544D3" w:rsidRPr="001856B5" w14:paraId="31AF861B" w14:textId="77777777" w:rsidTr="004D178D">
        <w:trPr>
          <w:trHeight w:val="315"/>
        </w:trPr>
        <w:tc>
          <w:tcPr>
            <w:tcW w:w="3369" w:type="dxa"/>
            <w:noWrap/>
          </w:tcPr>
          <w:p w14:paraId="66FBC72E" w14:textId="77777777" w:rsidR="005544D3" w:rsidRPr="001856B5" w:rsidRDefault="005544D3" w:rsidP="004D178D">
            <w:pPr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  <w:proofErr w:type="spellStart"/>
            <w:r w:rsidRPr="001856B5"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  <w:t>Fecha</w:t>
            </w:r>
            <w:proofErr w:type="spellEnd"/>
            <w:r w:rsidRPr="001856B5"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  <w:t>:</w:t>
            </w:r>
          </w:p>
          <w:p w14:paraId="64151B02" w14:textId="77777777" w:rsidR="005544D3" w:rsidRPr="001856B5" w:rsidRDefault="005544D3" w:rsidP="004D178D">
            <w:pPr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</w:tc>
        <w:tc>
          <w:tcPr>
            <w:tcW w:w="5953" w:type="dxa"/>
            <w:noWrap/>
          </w:tcPr>
          <w:p w14:paraId="18B9F9C4" w14:textId="77777777" w:rsidR="005544D3" w:rsidRPr="001856B5" w:rsidRDefault="005544D3" w:rsidP="004D178D">
            <w:pPr>
              <w:outlineLvl w:val="0"/>
              <w:rPr>
                <w:rFonts w:ascii="Arial" w:eastAsia="Arial" w:hAnsi="Arial" w:cs="Arial"/>
                <w:szCs w:val="24"/>
                <w:shd w:val="clear" w:color="auto" w:fill="FFFFFF"/>
                <w:lang w:val="es-EC"/>
              </w:rPr>
            </w:pPr>
          </w:p>
        </w:tc>
      </w:tr>
    </w:tbl>
    <w:p w14:paraId="35B89299" w14:textId="77777777" w:rsidR="005544D3" w:rsidRPr="001856B5" w:rsidRDefault="005544D3" w:rsidP="005544D3">
      <w:pPr>
        <w:rPr>
          <w:rFonts w:ascii="Arial" w:eastAsia="Arial" w:hAnsi="Arial" w:cs="Arial"/>
          <w:szCs w:val="24"/>
          <w:shd w:val="clear" w:color="auto" w:fill="FFFFFF"/>
          <w:lang w:val="es-EC"/>
        </w:rPr>
      </w:pPr>
    </w:p>
    <w:p w14:paraId="3235FC02" w14:textId="77777777" w:rsidR="000D5574" w:rsidRDefault="000D5574" w:rsidP="000A0184">
      <w:pPr>
        <w:ind w:left="-851" w:right="-955"/>
        <w:rPr>
          <w:rFonts w:asciiTheme="minorHAnsi" w:hAnsiTheme="minorHAnsi" w:cstheme="minorHAnsi"/>
          <w:b/>
          <w:bCs/>
          <w:sz w:val="28"/>
          <w:szCs w:val="22"/>
          <w:lang w:val="es-MX"/>
        </w:rPr>
      </w:pPr>
    </w:p>
    <w:p w14:paraId="2E63B1B1" w14:textId="77777777" w:rsidR="000D5574" w:rsidRDefault="000D5574" w:rsidP="000A0184">
      <w:pPr>
        <w:ind w:left="-851" w:right="-955"/>
        <w:rPr>
          <w:rFonts w:asciiTheme="minorHAnsi" w:hAnsiTheme="minorHAnsi" w:cstheme="minorHAnsi"/>
          <w:b/>
          <w:bCs/>
          <w:sz w:val="28"/>
          <w:szCs w:val="22"/>
          <w:lang w:val="es-MX"/>
        </w:rPr>
      </w:pPr>
    </w:p>
    <w:p w14:paraId="388DBD2C" w14:textId="5C11B543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  <w:r w:rsidRPr="000A0184">
        <w:rPr>
          <w:rFonts w:ascii="Poppins" w:eastAsiaTheme="minorEastAsia" w:hAnsi="Poppins" w:cs="Poppins"/>
          <w:b/>
          <w:bCs/>
          <w:noProof/>
          <w:color w:val="000000"/>
          <w:sz w:val="20"/>
          <w:lang w:val="es-MX" w:eastAsia="en-GB"/>
        </w:rPr>
        <w:t>Pauline Boyer</w:t>
      </w:r>
    </w:p>
    <w:p w14:paraId="5F437316" w14:textId="7C0AF9B8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  <w:r w:rsidRPr="000A0184">
        <w:rPr>
          <w:rFonts w:ascii="Poppins" w:eastAsiaTheme="minorEastAsia" w:hAnsi="Poppins" w:cs="Poppins"/>
          <w:noProof/>
          <w:color w:val="000000"/>
          <w:sz w:val="20"/>
          <w:lang w:val="es-MX" w:eastAsia="en-GB"/>
        </w:rPr>
        <w:t xml:space="preserve">Directora País </w:t>
      </w:r>
      <w:r w:rsidRPr="000A0184">
        <w:rPr>
          <w:rFonts w:ascii="Poppins" w:eastAsiaTheme="minorEastAsia" w:hAnsi="Poppins" w:cs="Poppins"/>
          <w:noProof/>
          <w:color w:val="000000"/>
          <w:sz w:val="20"/>
          <w:lang w:val="es-MX" w:eastAsia="en-GB"/>
        </w:rPr>
        <w:br/>
        <w:t>MAG México</w:t>
      </w:r>
    </w:p>
    <w:p w14:paraId="1038D31A" w14:textId="77777777" w:rsidR="000A0184" w:rsidRPr="000A0184" w:rsidRDefault="000A0184" w:rsidP="000A0184">
      <w:pPr>
        <w:ind w:left="-851" w:right="-955"/>
        <w:rPr>
          <w:rFonts w:ascii="Poppins" w:hAnsi="Poppins" w:cs="Poppins"/>
          <w:sz w:val="20"/>
          <w:lang w:val="es-MX"/>
        </w:rPr>
      </w:pPr>
      <w:r w:rsidRPr="000A0184">
        <w:rPr>
          <w:rFonts w:ascii="Poppins" w:hAnsi="Poppins" w:cs="Poppins"/>
          <w:b/>
          <w:bCs/>
          <w:noProof/>
          <w:color w:val="E20000"/>
          <w:sz w:val="20"/>
        </w:rPr>
        <w:drawing>
          <wp:anchor distT="0" distB="0" distL="114300" distR="114300" simplePos="0" relativeHeight="251660288" behindDoc="0" locked="0" layoutInCell="1" allowOverlap="1" wp14:anchorId="5989EE32" wp14:editId="2E52F393">
            <wp:simplePos x="0" y="0"/>
            <wp:positionH relativeFrom="column">
              <wp:posOffset>-533400</wp:posOffset>
            </wp:positionH>
            <wp:positionV relativeFrom="paragraph">
              <wp:posOffset>43815</wp:posOffset>
            </wp:positionV>
            <wp:extent cx="1270000" cy="508000"/>
            <wp:effectExtent l="0" t="0" r="0" b="0"/>
            <wp:wrapTight wrapText="bothSides">
              <wp:wrapPolygon edited="0">
                <wp:start x="0" y="0"/>
                <wp:lineTo x="0" y="21060"/>
                <wp:lineTo x="21384" y="21060"/>
                <wp:lineTo x="21384" y="0"/>
                <wp:lineTo x="0" y="0"/>
              </wp:wrapPolygon>
            </wp:wrapTight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50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5DFA594" w14:textId="0A530536" w:rsidR="000A0184" w:rsidRPr="000A0184" w:rsidRDefault="000A0184" w:rsidP="52A68B09">
      <w:pPr>
        <w:ind w:left="-851" w:right="-955"/>
        <w:rPr>
          <w:rFonts w:ascii="Poppins" w:hAnsi="Poppins" w:cs="Poppins"/>
          <w:noProof/>
          <w:sz w:val="20"/>
          <w:lang w:val="es-MX"/>
        </w:rPr>
      </w:pPr>
    </w:p>
    <w:p w14:paraId="789BB830" w14:textId="4AEA83C9" w:rsidR="000A0184" w:rsidRPr="000A0184" w:rsidRDefault="000A0184" w:rsidP="52A68B09">
      <w:pPr>
        <w:ind w:left="-851" w:right="-955"/>
        <w:rPr>
          <w:rFonts w:ascii="Poppins" w:eastAsiaTheme="minorEastAsia" w:hAnsi="Poppins" w:cs="Poppins"/>
          <w:noProof/>
          <w:sz w:val="20"/>
          <w:lang w:val="es-MX" w:eastAsia="en-GB"/>
        </w:rPr>
      </w:pPr>
    </w:p>
    <w:sectPr w:rsidR="000A0184" w:rsidRPr="000A0184" w:rsidSect="001856B5">
      <w:footerReference w:type="default" r:id="rId11"/>
      <w:pgSz w:w="11899" w:h="16838"/>
      <w:pgMar w:top="709" w:right="1418" w:bottom="709" w:left="1418" w:header="0" w:footer="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F68095" w14:textId="77777777" w:rsidR="00777286" w:rsidRDefault="00777286">
      <w:r>
        <w:separator/>
      </w:r>
    </w:p>
  </w:endnote>
  <w:endnote w:type="continuationSeparator" w:id="0">
    <w:p w14:paraId="75D0F0CF" w14:textId="77777777" w:rsidR="00777286" w:rsidRDefault="0077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rlito">
    <w:altName w:val="Calibri"/>
    <w:charset w:val="00"/>
    <w:family w:val="swiss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6EAE7" w14:textId="77777777" w:rsidR="00037E63" w:rsidRPr="001E4BBE" w:rsidRDefault="00037E63">
    <w:pPr>
      <w:pStyle w:val="Footer"/>
      <w:rPr>
        <w:lang w:val="es-MX"/>
      </w:rPr>
    </w:pPr>
  </w:p>
  <w:p w14:paraId="5A7E4575" w14:textId="77777777" w:rsidR="00037E63" w:rsidRPr="001E4BBE" w:rsidRDefault="00037E63">
    <w:pPr>
      <w:pStyle w:val="Footer"/>
      <w:rPr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48E2D" w14:textId="77777777" w:rsidR="00777286" w:rsidRDefault="00777286">
      <w:r>
        <w:separator/>
      </w:r>
    </w:p>
  </w:footnote>
  <w:footnote w:type="continuationSeparator" w:id="0">
    <w:p w14:paraId="587B5189" w14:textId="77777777" w:rsidR="00777286" w:rsidRDefault="00777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6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7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0000008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FB3D78"/>
    <w:multiLevelType w:val="hybridMultilevel"/>
    <w:tmpl w:val="D542F53E"/>
    <w:lvl w:ilvl="0" w:tplc="EA5ECC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28366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36478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BC85A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8BA903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8F02A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5E19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427E7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789C6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79A84"/>
    <w:multiLevelType w:val="hybridMultilevel"/>
    <w:tmpl w:val="AF6405E8"/>
    <w:lvl w:ilvl="0" w:tplc="17D2433C">
      <w:start w:val="1"/>
      <w:numFmt w:val="bullet"/>
      <w:lvlText w:val=""/>
      <w:lvlJc w:val="left"/>
      <w:pPr>
        <w:ind w:left="504" w:hanging="432"/>
      </w:pPr>
      <w:rPr>
        <w:rFonts w:ascii="Symbol" w:hAnsi="Symbol" w:hint="default"/>
      </w:rPr>
    </w:lvl>
    <w:lvl w:ilvl="1" w:tplc="A1CA521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ACAA4C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992724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B8C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CBA9ED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20A11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EACF6E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FB0584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8C00BD"/>
    <w:multiLevelType w:val="hybridMultilevel"/>
    <w:tmpl w:val="0984798A"/>
    <w:lvl w:ilvl="0" w:tplc="79ECC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E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765D2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73C98E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228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B736032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6697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740F4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A0E1F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A52354"/>
    <w:multiLevelType w:val="hybridMultilevel"/>
    <w:tmpl w:val="7C50724C"/>
    <w:lvl w:ilvl="0" w:tplc="360A9446">
      <w:start w:val="1"/>
      <w:numFmt w:val="bullet"/>
      <w:lvlText w:val=""/>
      <w:lvlJc w:val="left"/>
      <w:pPr>
        <w:ind w:left="504" w:hanging="432"/>
      </w:pPr>
      <w:rPr>
        <w:rFonts w:ascii="Symbol" w:hAnsi="Symbol" w:hint="default"/>
      </w:rPr>
    </w:lvl>
    <w:lvl w:ilvl="1" w:tplc="BE6CD0A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1EC76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26A19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D8933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A8A63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AC34C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06F5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3632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D01549"/>
    <w:multiLevelType w:val="multilevel"/>
    <w:tmpl w:val="949CB9AE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bullet"/>
      <w:lvlText w:val=""/>
      <w:lvlJc w:val="left"/>
      <w:pPr>
        <w:ind w:left="201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10" w15:restartNumberingAfterBreak="0">
    <w:nsid w:val="26B81418"/>
    <w:multiLevelType w:val="hybridMultilevel"/>
    <w:tmpl w:val="C1CE8178"/>
    <w:lvl w:ilvl="0" w:tplc="7108B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C838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90FC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B0EFB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F2C11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B68C0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6029C8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AEBE5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7F8F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A9671F"/>
    <w:multiLevelType w:val="hybridMultilevel"/>
    <w:tmpl w:val="B8CE2690"/>
    <w:lvl w:ilvl="0" w:tplc="E8A21AA0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F20EB04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C812B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4E625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E873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05E34E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1C5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7A2F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E861BA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9E77CE"/>
    <w:multiLevelType w:val="hybridMultilevel"/>
    <w:tmpl w:val="A31297DE"/>
    <w:lvl w:ilvl="0" w:tplc="06569428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2D2629DC"/>
    <w:multiLevelType w:val="hybridMultilevel"/>
    <w:tmpl w:val="8A06A206"/>
    <w:lvl w:ilvl="0" w:tplc="2BFE28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5ED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A6C8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3A5B5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7CE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2FE60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3231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E4E6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3E699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30CC2"/>
    <w:multiLevelType w:val="hybridMultilevel"/>
    <w:tmpl w:val="5220F788"/>
    <w:lvl w:ilvl="0" w:tplc="B5A2AF46">
      <w:start w:val="1"/>
      <w:numFmt w:val="decimal"/>
      <w:lvlText w:val="%1."/>
      <w:lvlJc w:val="left"/>
      <w:pPr>
        <w:ind w:left="820" w:hanging="360"/>
      </w:pPr>
      <w:rPr>
        <w:rFonts w:ascii="Carlito" w:eastAsia="Carlito" w:hAnsi="Carlito" w:cs="Carlito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404D184">
      <w:start w:val="1"/>
      <w:numFmt w:val="lowerLetter"/>
      <w:lvlText w:val="%2."/>
      <w:lvlJc w:val="left"/>
      <w:pPr>
        <w:ind w:left="1540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es-ES" w:eastAsia="en-US" w:bidi="ar-SA"/>
      </w:rPr>
    </w:lvl>
    <w:lvl w:ilvl="2" w:tplc="31D29A3C">
      <w:numFmt w:val="bullet"/>
      <w:lvlText w:val="•"/>
      <w:lvlJc w:val="left"/>
      <w:pPr>
        <w:ind w:left="2435" w:hanging="360"/>
      </w:pPr>
      <w:rPr>
        <w:rFonts w:hint="default"/>
        <w:lang w:val="es-ES" w:eastAsia="en-US" w:bidi="ar-SA"/>
      </w:rPr>
    </w:lvl>
    <w:lvl w:ilvl="3" w:tplc="5DC60170">
      <w:numFmt w:val="bullet"/>
      <w:lvlText w:val="•"/>
      <w:lvlJc w:val="left"/>
      <w:pPr>
        <w:ind w:left="3331" w:hanging="360"/>
      </w:pPr>
      <w:rPr>
        <w:rFonts w:hint="default"/>
        <w:lang w:val="es-ES" w:eastAsia="en-US" w:bidi="ar-SA"/>
      </w:rPr>
    </w:lvl>
    <w:lvl w:ilvl="4" w:tplc="A6A0D81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5" w:tplc="93163BB0">
      <w:numFmt w:val="bullet"/>
      <w:lvlText w:val="•"/>
      <w:lvlJc w:val="left"/>
      <w:pPr>
        <w:ind w:left="5122" w:hanging="360"/>
      </w:pPr>
      <w:rPr>
        <w:rFonts w:hint="default"/>
        <w:lang w:val="es-ES" w:eastAsia="en-US" w:bidi="ar-SA"/>
      </w:rPr>
    </w:lvl>
    <w:lvl w:ilvl="6" w:tplc="5202A5BA">
      <w:numFmt w:val="bullet"/>
      <w:lvlText w:val="•"/>
      <w:lvlJc w:val="left"/>
      <w:pPr>
        <w:ind w:left="6017" w:hanging="360"/>
      </w:pPr>
      <w:rPr>
        <w:rFonts w:hint="default"/>
        <w:lang w:val="es-ES" w:eastAsia="en-US" w:bidi="ar-SA"/>
      </w:rPr>
    </w:lvl>
    <w:lvl w:ilvl="7" w:tplc="65329608">
      <w:numFmt w:val="bullet"/>
      <w:lvlText w:val="•"/>
      <w:lvlJc w:val="left"/>
      <w:pPr>
        <w:ind w:left="6913" w:hanging="360"/>
      </w:pPr>
      <w:rPr>
        <w:rFonts w:hint="default"/>
        <w:lang w:val="es-ES" w:eastAsia="en-US" w:bidi="ar-SA"/>
      </w:rPr>
    </w:lvl>
    <w:lvl w:ilvl="8" w:tplc="5FB65DF2">
      <w:numFmt w:val="bullet"/>
      <w:lvlText w:val="•"/>
      <w:lvlJc w:val="left"/>
      <w:pPr>
        <w:ind w:left="7808" w:hanging="360"/>
      </w:pPr>
      <w:rPr>
        <w:rFonts w:hint="default"/>
        <w:lang w:val="es-ES" w:eastAsia="en-US" w:bidi="ar-SA"/>
      </w:rPr>
    </w:lvl>
  </w:abstractNum>
  <w:abstractNum w:abstractNumId="15" w15:restartNumberingAfterBreak="0">
    <w:nsid w:val="325B0389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337D3901"/>
    <w:multiLevelType w:val="hybridMultilevel"/>
    <w:tmpl w:val="005C4200"/>
    <w:lvl w:ilvl="0" w:tplc="7E74A9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D7A9E6A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2" w:tplc="ECAAF7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9E0F48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9652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CECAD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D8C1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1E08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A0ECEA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5A62A9"/>
    <w:multiLevelType w:val="singleLevel"/>
    <w:tmpl w:val="2D24411C"/>
    <w:lvl w:ilvl="0">
      <w:start w:val="4"/>
      <w:numFmt w:val="decimal"/>
      <w:pStyle w:val="Heading3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8" w15:restartNumberingAfterBreak="0">
    <w:nsid w:val="3F707F27"/>
    <w:multiLevelType w:val="hybridMultilevel"/>
    <w:tmpl w:val="7C36BB48"/>
    <w:lvl w:ilvl="0" w:tplc="92DA445C">
      <w:start w:val="1"/>
      <w:numFmt w:val="bullet"/>
      <w:lvlText w:val=""/>
      <w:lvlJc w:val="left"/>
      <w:pPr>
        <w:tabs>
          <w:tab w:val="num" w:pos="-273"/>
        </w:tabs>
        <w:ind w:left="-273" w:hanging="360"/>
      </w:pPr>
      <w:rPr>
        <w:rFonts w:ascii="Symbol" w:hAnsi="Symbol" w:hint="default"/>
      </w:rPr>
    </w:lvl>
    <w:lvl w:ilvl="1" w:tplc="F8B26AC8" w:tentative="1">
      <w:start w:val="1"/>
      <w:numFmt w:val="bullet"/>
      <w:lvlText w:val="o"/>
      <w:lvlJc w:val="left"/>
      <w:pPr>
        <w:tabs>
          <w:tab w:val="num" w:pos="447"/>
        </w:tabs>
        <w:ind w:left="447" w:hanging="360"/>
      </w:pPr>
      <w:rPr>
        <w:rFonts w:ascii="Courier New" w:hAnsi="Courier New" w:cs="Wingdings" w:hint="default"/>
      </w:rPr>
    </w:lvl>
    <w:lvl w:ilvl="2" w:tplc="D788F914" w:tentative="1">
      <w:start w:val="1"/>
      <w:numFmt w:val="bullet"/>
      <w:lvlText w:val=""/>
      <w:lvlJc w:val="left"/>
      <w:pPr>
        <w:tabs>
          <w:tab w:val="num" w:pos="1167"/>
        </w:tabs>
        <w:ind w:left="1167" w:hanging="360"/>
      </w:pPr>
      <w:rPr>
        <w:rFonts w:ascii="Wingdings" w:hAnsi="Wingdings" w:hint="default"/>
      </w:rPr>
    </w:lvl>
    <w:lvl w:ilvl="3" w:tplc="3CEEFB3E" w:tentative="1">
      <w:start w:val="1"/>
      <w:numFmt w:val="bullet"/>
      <w:lvlText w:val=""/>
      <w:lvlJc w:val="left"/>
      <w:pPr>
        <w:tabs>
          <w:tab w:val="num" w:pos="1887"/>
        </w:tabs>
        <w:ind w:left="1887" w:hanging="360"/>
      </w:pPr>
      <w:rPr>
        <w:rFonts w:ascii="Symbol" w:hAnsi="Symbol" w:hint="default"/>
      </w:rPr>
    </w:lvl>
    <w:lvl w:ilvl="4" w:tplc="2FD2D30C" w:tentative="1">
      <w:start w:val="1"/>
      <w:numFmt w:val="bullet"/>
      <w:lvlText w:val="o"/>
      <w:lvlJc w:val="left"/>
      <w:pPr>
        <w:tabs>
          <w:tab w:val="num" w:pos="2607"/>
        </w:tabs>
        <w:ind w:left="2607" w:hanging="360"/>
      </w:pPr>
      <w:rPr>
        <w:rFonts w:ascii="Courier New" w:hAnsi="Courier New" w:cs="Wingdings" w:hint="default"/>
      </w:rPr>
    </w:lvl>
    <w:lvl w:ilvl="5" w:tplc="F4F29DC4" w:tentative="1">
      <w:start w:val="1"/>
      <w:numFmt w:val="bullet"/>
      <w:lvlText w:val=""/>
      <w:lvlJc w:val="left"/>
      <w:pPr>
        <w:tabs>
          <w:tab w:val="num" w:pos="3327"/>
        </w:tabs>
        <w:ind w:left="3327" w:hanging="360"/>
      </w:pPr>
      <w:rPr>
        <w:rFonts w:ascii="Wingdings" w:hAnsi="Wingdings" w:hint="default"/>
      </w:rPr>
    </w:lvl>
    <w:lvl w:ilvl="6" w:tplc="01D4638A" w:tentative="1">
      <w:start w:val="1"/>
      <w:numFmt w:val="bullet"/>
      <w:lvlText w:val=""/>
      <w:lvlJc w:val="left"/>
      <w:pPr>
        <w:tabs>
          <w:tab w:val="num" w:pos="4047"/>
        </w:tabs>
        <w:ind w:left="4047" w:hanging="360"/>
      </w:pPr>
      <w:rPr>
        <w:rFonts w:ascii="Symbol" w:hAnsi="Symbol" w:hint="default"/>
      </w:rPr>
    </w:lvl>
    <w:lvl w:ilvl="7" w:tplc="0D387698" w:tentative="1">
      <w:start w:val="1"/>
      <w:numFmt w:val="bullet"/>
      <w:lvlText w:val="o"/>
      <w:lvlJc w:val="left"/>
      <w:pPr>
        <w:tabs>
          <w:tab w:val="num" w:pos="4767"/>
        </w:tabs>
        <w:ind w:left="4767" w:hanging="360"/>
      </w:pPr>
      <w:rPr>
        <w:rFonts w:ascii="Courier New" w:hAnsi="Courier New" w:cs="Wingdings" w:hint="default"/>
      </w:rPr>
    </w:lvl>
    <w:lvl w:ilvl="8" w:tplc="4A7CC3E8" w:tentative="1">
      <w:start w:val="1"/>
      <w:numFmt w:val="bullet"/>
      <w:lvlText w:val=""/>
      <w:lvlJc w:val="left"/>
      <w:pPr>
        <w:tabs>
          <w:tab w:val="num" w:pos="5487"/>
        </w:tabs>
        <w:ind w:left="5487" w:hanging="360"/>
      </w:pPr>
      <w:rPr>
        <w:rFonts w:ascii="Wingdings" w:hAnsi="Wingdings" w:hint="default"/>
      </w:rPr>
    </w:lvl>
  </w:abstractNum>
  <w:abstractNum w:abstractNumId="19" w15:restartNumberingAfterBreak="0">
    <w:nsid w:val="46B0049F"/>
    <w:multiLevelType w:val="singleLevel"/>
    <w:tmpl w:val="08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BCA3670"/>
    <w:multiLevelType w:val="multilevel"/>
    <w:tmpl w:val="4ED809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FCA3699"/>
    <w:multiLevelType w:val="hybridMultilevel"/>
    <w:tmpl w:val="6E02C2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10B6501"/>
    <w:multiLevelType w:val="hybridMultilevel"/>
    <w:tmpl w:val="6B58A976"/>
    <w:lvl w:ilvl="0" w:tplc="300A0001">
      <w:start w:val="1"/>
      <w:numFmt w:val="bullet"/>
      <w:lvlText w:val=""/>
      <w:lvlJc w:val="left"/>
      <w:pPr>
        <w:ind w:left="876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57347FF"/>
    <w:multiLevelType w:val="hybridMultilevel"/>
    <w:tmpl w:val="B554EEF2"/>
    <w:lvl w:ilvl="0" w:tplc="4F82A89A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B0E6113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30D7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569B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68D7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5044E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96079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8C2F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BD4E6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AC6FF2"/>
    <w:multiLevelType w:val="hybridMultilevel"/>
    <w:tmpl w:val="C10A41CC"/>
    <w:lvl w:ilvl="0" w:tplc="04090001">
      <w:start w:val="1"/>
      <w:numFmt w:val="bullet"/>
      <w:lvlText w:val=""/>
      <w:lvlJc w:val="left"/>
      <w:pPr>
        <w:ind w:left="-1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5" w15:restartNumberingAfterBreak="0">
    <w:nsid w:val="5646C1D7"/>
    <w:multiLevelType w:val="hybridMultilevel"/>
    <w:tmpl w:val="B06ED86C"/>
    <w:lvl w:ilvl="0" w:tplc="451EDD3A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841A766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7E28C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D046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9EE87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14625A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E1886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F6EA4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C1A60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B03793"/>
    <w:multiLevelType w:val="multilevel"/>
    <w:tmpl w:val="949CB9AE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  <w:b/>
        <w:bCs/>
      </w:rPr>
    </w:lvl>
    <w:lvl w:ilvl="1">
      <w:start w:val="1"/>
      <w:numFmt w:val="decimal"/>
      <w:lvlText w:val="%1.%2."/>
      <w:lvlJc w:val="left"/>
      <w:pPr>
        <w:ind w:left="1584" w:hanging="432"/>
      </w:pPr>
    </w:lvl>
    <w:lvl w:ilvl="2">
      <w:start w:val="1"/>
      <w:numFmt w:val="bullet"/>
      <w:lvlText w:val=""/>
      <w:lvlJc w:val="left"/>
      <w:pPr>
        <w:ind w:left="2016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520" w:hanging="648"/>
      </w:pPr>
    </w:lvl>
    <w:lvl w:ilvl="4">
      <w:start w:val="1"/>
      <w:numFmt w:val="decimal"/>
      <w:lvlText w:val="%1.%2.%3.%4.%5."/>
      <w:lvlJc w:val="left"/>
      <w:pPr>
        <w:ind w:left="3024" w:hanging="792"/>
      </w:pPr>
    </w:lvl>
    <w:lvl w:ilvl="5">
      <w:start w:val="1"/>
      <w:numFmt w:val="decimal"/>
      <w:lvlText w:val="%1.%2.%3.%4.%5.%6."/>
      <w:lvlJc w:val="left"/>
      <w:pPr>
        <w:ind w:left="3528" w:hanging="936"/>
      </w:pPr>
    </w:lvl>
    <w:lvl w:ilvl="6">
      <w:start w:val="1"/>
      <w:numFmt w:val="decimal"/>
      <w:lvlText w:val="%1.%2.%3.%4.%5.%6.%7."/>
      <w:lvlJc w:val="left"/>
      <w:pPr>
        <w:ind w:left="4032" w:hanging="1080"/>
      </w:pPr>
    </w:lvl>
    <w:lvl w:ilvl="7">
      <w:start w:val="1"/>
      <w:numFmt w:val="decimal"/>
      <w:lvlText w:val="%1.%2.%3.%4.%5.%6.%7.%8."/>
      <w:lvlJc w:val="left"/>
      <w:pPr>
        <w:ind w:left="4536" w:hanging="1224"/>
      </w:pPr>
    </w:lvl>
    <w:lvl w:ilvl="8">
      <w:start w:val="1"/>
      <w:numFmt w:val="decimal"/>
      <w:lvlText w:val="%1.%2.%3.%4.%5.%6.%7.%8.%9."/>
      <w:lvlJc w:val="left"/>
      <w:pPr>
        <w:ind w:left="5112" w:hanging="1440"/>
      </w:pPr>
    </w:lvl>
  </w:abstractNum>
  <w:abstractNum w:abstractNumId="27" w15:restartNumberingAfterBreak="0">
    <w:nsid w:val="6432E9CF"/>
    <w:multiLevelType w:val="hybridMultilevel"/>
    <w:tmpl w:val="64383140"/>
    <w:lvl w:ilvl="0" w:tplc="EA845C00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D0A02F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6AA90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9AC50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48682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A05AE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842B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BACC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67E0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75578F"/>
    <w:multiLevelType w:val="hybridMultilevel"/>
    <w:tmpl w:val="5220F788"/>
    <w:lvl w:ilvl="0" w:tplc="B5A2AF46">
      <w:start w:val="1"/>
      <w:numFmt w:val="decimal"/>
      <w:lvlText w:val="%1."/>
      <w:lvlJc w:val="left"/>
      <w:pPr>
        <w:ind w:left="820" w:hanging="360"/>
      </w:pPr>
      <w:rPr>
        <w:rFonts w:ascii="Carlito" w:eastAsia="Carlito" w:hAnsi="Carlito" w:cs="Carlito" w:hint="default"/>
        <w:b/>
        <w:bCs/>
        <w:spacing w:val="-1"/>
        <w:w w:val="100"/>
        <w:sz w:val="24"/>
        <w:szCs w:val="24"/>
        <w:lang w:val="es-ES" w:eastAsia="en-US" w:bidi="ar-SA"/>
      </w:rPr>
    </w:lvl>
    <w:lvl w:ilvl="1" w:tplc="9404D184">
      <w:start w:val="1"/>
      <w:numFmt w:val="lowerLetter"/>
      <w:lvlText w:val="%2."/>
      <w:lvlJc w:val="left"/>
      <w:pPr>
        <w:ind w:left="1540" w:hanging="360"/>
      </w:pPr>
      <w:rPr>
        <w:rFonts w:ascii="Carlito" w:eastAsia="Carlito" w:hAnsi="Carlito" w:cs="Carlito" w:hint="default"/>
        <w:spacing w:val="-3"/>
        <w:w w:val="100"/>
        <w:sz w:val="24"/>
        <w:szCs w:val="24"/>
        <w:lang w:val="es-ES" w:eastAsia="en-US" w:bidi="ar-SA"/>
      </w:rPr>
    </w:lvl>
    <w:lvl w:ilvl="2" w:tplc="31D29A3C">
      <w:numFmt w:val="bullet"/>
      <w:lvlText w:val="•"/>
      <w:lvlJc w:val="left"/>
      <w:pPr>
        <w:ind w:left="2435" w:hanging="360"/>
      </w:pPr>
      <w:rPr>
        <w:rFonts w:hint="default"/>
        <w:lang w:val="es-ES" w:eastAsia="en-US" w:bidi="ar-SA"/>
      </w:rPr>
    </w:lvl>
    <w:lvl w:ilvl="3" w:tplc="5DC60170">
      <w:numFmt w:val="bullet"/>
      <w:lvlText w:val="•"/>
      <w:lvlJc w:val="left"/>
      <w:pPr>
        <w:ind w:left="3331" w:hanging="360"/>
      </w:pPr>
      <w:rPr>
        <w:rFonts w:hint="default"/>
        <w:lang w:val="es-ES" w:eastAsia="en-US" w:bidi="ar-SA"/>
      </w:rPr>
    </w:lvl>
    <w:lvl w:ilvl="4" w:tplc="A6A0D810">
      <w:numFmt w:val="bullet"/>
      <w:lvlText w:val="•"/>
      <w:lvlJc w:val="left"/>
      <w:pPr>
        <w:ind w:left="4226" w:hanging="360"/>
      </w:pPr>
      <w:rPr>
        <w:rFonts w:hint="default"/>
        <w:lang w:val="es-ES" w:eastAsia="en-US" w:bidi="ar-SA"/>
      </w:rPr>
    </w:lvl>
    <w:lvl w:ilvl="5" w:tplc="93163BB0">
      <w:numFmt w:val="bullet"/>
      <w:lvlText w:val="•"/>
      <w:lvlJc w:val="left"/>
      <w:pPr>
        <w:ind w:left="5122" w:hanging="360"/>
      </w:pPr>
      <w:rPr>
        <w:rFonts w:hint="default"/>
        <w:lang w:val="es-ES" w:eastAsia="en-US" w:bidi="ar-SA"/>
      </w:rPr>
    </w:lvl>
    <w:lvl w:ilvl="6" w:tplc="5202A5BA">
      <w:numFmt w:val="bullet"/>
      <w:lvlText w:val="•"/>
      <w:lvlJc w:val="left"/>
      <w:pPr>
        <w:ind w:left="6017" w:hanging="360"/>
      </w:pPr>
      <w:rPr>
        <w:rFonts w:hint="default"/>
        <w:lang w:val="es-ES" w:eastAsia="en-US" w:bidi="ar-SA"/>
      </w:rPr>
    </w:lvl>
    <w:lvl w:ilvl="7" w:tplc="65329608">
      <w:numFmt w:val="bullet"/>
      <w:lvlText w:val="•"/>
      <w:lvlJc w:val="left"/>
      <w:pPr>
        <w:ind w:left="6913" w:hanging="360"/>
      </w:pPr>
      <w:rPr>
        <w:rFonts w:hint="default"/>
        <w:lang w:val="es-ES" w:eastAsia="en-US" w:bidi="ar-SA"/>
      </w:rPr>
    </w:lvl>
    <w:lvl w:ilvl="8" w:tplc="5FB65DF2">
      <w:numFmt w:val="bullet"/>
      <w:lvlText w:val="•"/>
      <w:lvlJc w:val="left"/>
      <w:pPr>
        <w:ind w:left="7808" w:hanging="360"/>
      </w:pPr>
      <w:rPr>
        <w:rFonts w:hint="default"/>
        <w:lang w:val="es-ES" w:eastAsia="en-US" w:bidi="ar-SA"/>
      </w:rPr>
    </w:lvl>
  </w:abstractNum>
  <w:abstractNum w:abstractNumId="29" w15:restartNumberingAfterBreak="0">
    <w:nsid w:val="71465607"/>
    <w:multiLevelType w:val="hybridMultilevel"/>
    <w:tmpl w:val="95766412"/>
    <w:lvl w:ilvl="0" w:tplc="06569428">
      <w:numFmt w:val="bullet"/>
      <w:lvlText w:val="-"/>
      <w:lvlJc w:val="left"/>
      <w:pPr>
        <w:ind w:left="928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721307DF"/>
    <w:multiLevelType w:val="multilevel"/>
    <w:tmpl w:val="940CF9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0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A3F1305"/>
    <w:multiLevelType w:val="hybridMultilevel"/>
    <w:tmpl w:val="15FCA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C69DC8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6963766">
    <w:abstractNumId w:val="16"/>
  </w:num>
  <w:num w:numId="2" w16cid:durableId="577517516">
    <w:abstractNumId w:val="11"/>
  </w:num>
  <w:num w:numId="3" w16cid:durableId="1781103905">
    <w:abstractNumId w:val="27"/>
  </w:num>
  <w:num w:numId="4" w16cid:durableId="503400214">
    <w:abstractNumId w:val="6"/>
  </w:num>
  <w:num w:numId="5" w16cid:durableId="1802922400">
    <w:abstractNumId w:val="8"/>
  </w:num>
  <w:num w:numId="6" w16cid:durableId="1131628866">
    <w:abstractNumId w:val="25"/>
  </w:num>
  <w:num w:numId="7" w16cid:durableId="492912754">
    <w:abstractNumId w:val="23"/>
  </w:num>
  <w:num w:numId="8" w16cid:durableId="2040349669">
    <w:abstractNumId w:val="10"/>
  </w:num>
  <w:num w:numId="9" w16cid:durableId="1717510287">
    <w:abstractNumId w:val="13"/>
  </w:num>
  <w:num w:numId="10" w16cid:durableId="153642449">
    <w:abstractNumId w:val="5"/>
  </w:num>
  <w:num w:numId="11" w16cid:durableId="1545290111">
    <w:abstractNumId w:val="19"/>
  </w:num>
  <w:num w:numId="12" w16cid:durableId="2076081473">
    <w:abstractNumId w:val="17"/>
  </w:num>
  <w:num w:numId="13" w16cid:durableId="1144196405">
    <w:abstractNumId w:val="15"/>
  </w:num>
  <w:num w:numId="14" w16cid:durableId="510149079">
    <w:abstractNumId w:val="0"/>
  </w:num>
  <w:num w:numId="15" w16cid:durableId="1495335300">
    <w:abstractNumId w:val="1"/>
  </w:num>
  <w:num w:numId="16" w16cid:durableId="51664253">
    <w:abstractNumId w:val="2"/>
  </w:num>
  <w:num w:numId="17" w16cid:durableId="1445927379">
    <w:abstractNumId w:val="3"/>
  </w:num>
  <w:num w:numId="18" w16cid:durableId="1120535016">
    <w:abstractNumId w:val="4"/>
  </w:num>
  <w:num w:numId="19" w16cid:durableId="641816607">
    <w:abstractNumId w:val="7"/>
  </w:num>
  <w:num w:numId="20" w16cid:durableId="1320496904">
    <w:abstractNumId w:val="18"/>
  </w:num>
  <w:num w:numId="21" w16cid:durableId="1347829813">
    <w:abstractNumId w:val="29"/>
  </w:num>
  <w:num w:numId="22" w16cid:durableId="1562015063">
    <w:abstractNumId w:val="12"/>
  </w:num>
  <w:num w:numId="23" w16cid:durableId="654451676">
    <w:abstractNumId w:val="24"/>
  </w:num>
  <w:num w:numId="24" w16cid:durableId="699008763">
    <w:abstractNumId w:val="30"/>
  </w:num>
  <w:num w:numId="25" w16cid:durableId="1316253559">
    <w:abstractNumId w:val="31"/>
  </w:num>
  <w:num w:numId="26" w16cid:durableId="1626807716">
    <w:abstractNumId w:val="26"/>
  </w:num>
  <w:num w:numId="27" w16cid:durableId="183591983">
    <w:abstractNumId w:val="9"/>
  </w:num>
  <w:num w:numId="28" w16cid:durableId="935016505">
    <w:abstractNumId w:val="21"/>
  </w:num>
  <w:num w:numId="29" w16cid:durableId="139078736">
    <w:abstractNumId w:val="20"/>
  </w:num>
  <w:num w:numId="30" w16cid:durableId="1027826065">
    <w:abstractNumId w:val="14"/>
  </w:num>
  <w:num w:numId="31" w16cid:durableId="858467504">
    <w:abstractNumId w:val="22"/>
  </w:num>
  <w:num w:numId="32" w16cid:durableId="108927523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2E1"/>
    <w:rsid w:val="00037E63"/>
    <w:rsid w:val="00037FA5"/>
    <w:rsid w:val="000567EF"/>
    <w:rsid w:val="00063319"/>
    <w:rsid w:val="00072FA1"/>
    <w:rsid w:val="000832FF"/>
    <w:rsid w:val="000A0184"/>
    <w:rsid w:val="000B2995"/>
    <w:rsid w:val="000C4A38"/>
    <w:rsid w:val="000D490D"/>
    <w:rsid w:val="000D5574"/>
    <w:rsid w:val="00125A2F"/>
    <w:rsid w:val="001472D8"/>
    <w:rsid w:val="001856B5"/>
    <w:rsid w:val="00185C4F"/>
    <w:rsid w:val="001C5BF0"/>
    <w:rsid w:val="001C7322"/>
    <w:rsid w:val="001D7D59"/>
    <w:rsid w:val="001E4BBE"/>
    <w:rsid w:val="001F12B1"/>
    <w:rsid w:val="001F5763"/>
    <w:rsid w:val="0020236D"/>
    <w:rsid w:val="00253115"/>
    <w:rsid w:val="00273B30"/>
    <w:rsid w:val="00277D47"/>
    <w:rsid w:val="002E2DB4"/>
    <w:rsid w:val="0033114B"/>
    <w:rsid w:val="00357C0B"/>
    <w:rsid w:val="00364BAC"/>
    <w:rsid w:val="00392EA1"/>
    <w:rsid w:val="003A390A"/>
    <w:rsid w:val="003A4D72"/>
    <w:rsid w:val="003C4712"/>
    <w:rsid w:val="003D15F6"/>
    <w:rsid w:val="003F3566"/>
    <w:rsid w:val="0040333E"/>
    <w:rsid w:val="00447E7D"/>
    <w:rsid w:val="004B5294"/>
    <w:rsid w:val="005544D3"/>
    <w:rsid w:val="00564E54"/>
    <w:rsid w:val="00567A48"/>
    <w:rsid w:val="00581B52"/>
    <w:rsid w:val="005C10E5"/>
    <w:rsid w:val="005D7581"/>
    <w:rsid w:val="005E1E87"/>
    <w:rsid w:val="005E3495"/>
    <w:rsid w:val="005F36C7"/>
    <w:rsid w:val="00602DED"/>
    <w:rsid w:val="006066AA"/>
    <w:rsid w:val="00616A18"/>
    <w:rsid w:val="006516E4"/>
    <w:rsid w:val="0068011E"/>
    <w:rsid w:val="006B41A8"/>
    <w:rsid w:val="006D1FFB"/>
    <w:rsid w:val="00706009"/>
    <w:rsid w:val="007220E0"/>
    <w:rsid w:val="00724892"/>
    <w:rsid w:val="0073262D"/>
    <w:rsid w:val="007403C7"/>
    <w:rsid w:val="00777286"/>
    <w:rsid w:val="007948E7"/>
    <w:rsid w:val="007C03DB"/>
    <w:rsid w:val="007C6960"/>
    <w:rsid w:val="007C6C41"/>
    <w:rsid w:val="007E50D7"/>
    <w:rsid w:val="00872730"/>
    <w:rsid w:val="0088159F"/>
    <w:rsid w:val="00899A79"/>
    <w:rsid w:val="008D5A41"/>
    <w:rsid w:val="00906897"/>
    <w:rsid w:val="009615AF"/>
    <w:rsid w:val="009A58A0"/>
    <w:rsid w:val="009C4BD1"/>
    <w:rsid w:val="009D1A53"/>
    <w:rsid w:val="00A20336"/>
    <w:rsid w:val="00A25DC7"/>
    <w:rsid w:val="00A462E1"/>
    <w:rsid w:val="00A56EF1"/>
    <w:rsid w:val="00A62DA1"/>
    <w:rsid w:val="00A7041E"/>
    <w:rsid w:val="00A83F73"/>
    <w:rsid w:val="00AF609E"/>
    <w:rsid w:val="00B04963"/>
    <w:rsid w:val="00B557C4"/>
    <w:rsid w:val="00B75720"/>
    <w:rsid w:val="00B858F7"/>
    <w:rsid w:val="00BC5126"/>
    <w:rsid w:val="00BD6CC7"/>
    <w:rsid w:val="00BE7938"/>
    <w:rsid w:val="00BF32EA"/>
    <w:rsid w:val="00C4237D"/>
    <w:rsid w:val="00C4288A"/>
    <w:rsid w:val="00C91A87"/>
    <w:rsid w:val="00D226EB"/>
    <w:rsid w:val="00DA5F0F"/>
    <w:rsid w:val="00DE7776"/>
    <w:rsid w:val="00DF610B"/>
    <w:rsid w:val="00E00FA6"/>
    <w:rsid w:val="00E37A98"/>
    <w:rsid w:val="00EA275B"/>
    <w:rsid w:val="00EE7B6F"/>
    <w:rsid w:val="00EF499C"/>
    <w:rsid w:val="00F0782B"/>
    <w:rsid w:val="00F16BA8"/>
    <w:rsid w:val="00F41749"/>
    <w:rsid w:val="00F5234E"/>
    <w:rsid w:val="00F5542A"/>
    <w:rsid w:val="00FF37D9"/>
    <w:rsid w:val="04B93E6B"/>
    <w:rsid w:val="09127FD7"/>
    <w:rsid w:val="095F990E"/>
    <w:rsid w:val="0A38DAF8"/>
    <w:rsid w:val="0A48F102"/>
    <w:rsid w:val="0B2A588D"/>
    <w:rsid w:val="0CF2F5D1"/>
    <w:rsid w:val="0E2850C7"/>
    <w:rsid w:val="0ED16D1F"/>
    <w:rsid w:val="0EEB601C"/>
    <w:rsid w:val="1115F624"/>
    <w:rsid w:val="136EBC3C"/>
    <w:rsid w:val="153528D2"/>
    <w:rsid w:val="153B42B9"/>
    <w:rsid w:val="15BF704E"/>
    <w:rsid w:val="15D67B1F"/>
    <w:rsid w:val="16A79F31"/>
    <w:rsid w:val="18618820"/>
    <w:rsid w:val="1943B345"/>
    <w:rsid w:val="1A566840"/>
    <w:rsid w:val="1A670357"/>
    <w:rsid w:val="1BCEF61C"/>
    <w:rsid w:val="1E4243D4"/>
    <w:rsid w:val="1E7B652F"/>
    <w:rsid w:val="1E7E78C4"/>
    <w:rsid w:val="1EA47DFA"/>
    <w:rsid w:val="1EAD3788"/>
    <w:rsid w:val="21005807"/>
    <w:rsid w:val="2236C36D"/>
    <w:rsid w:val="236C1AD7"/>
    <w:rsid w:val="27E608D0"/>
    <w:rsid w:val="29E4D375"/>
    <w:rsid w:val="2A1DBF83"/>
    <w:rsid w:val="2ADAB119"/>
    <w:rsid w:val="2DCBF700"/>
    <w:rsid w:val="2E687238"/>
    <w:rsid w:val="31BA233E"/>
    <w:rsid w:val="32CA92F6"/>
    <w:rsid w:val="335E619B"/>
    <w:rsid w:val="3664F80B"/>
    <w:rsid w:val="3AD257C6"/>
    <w:rsid w:val="3C797632"/>
    <w:rsid w:val="41C05454"/>
    <w:rsid w:val="44DC1EC1"/>
    <w:rsid w:val="45A90C8A"/>
    <w:rsid w:val="47AE3346"/>
    <w:rsid w:val="481966F7"/>
    <w:rsid w:val="4A36C7EF"/>
    <w:rsid w:val="4A8742F2"/>
    <w:rsid w:val="4B671DD8"/>
    <w:rsid w:val="4C87DDA6"/>
    <w:rsid w:val="4C8EA415"/>
    <w:rsid w:val="4F40E70B"/>
    <w:rsid w:val="52A68B09"/>
    <w:rsid w:val="52E4BA3C"/>
    <w:rsid w:val="52F4A681"/>
    <w:rsid w:val="546287E9"/>
    <w:rsid w:val="5881801D"/>
    <w:rsid w:val="596CBBBD"/>
    <w:rsid w:val="5CD11327"/>
    <w:rsid w:val="5D031690"/>
    <w:rsid w:val="5E0D1AE4"/>
    <w:rsid w:val="5EFB078A"/>
    <w:rsid w:val="60562528"/>
    <w:rsid w:val="6C4FFC6B"/>
    <w:rsid w:val="6D188E0A"/>
    <w:rsid w:val="6F38EEFE"/>
    <w:rsid w:val="711E2F4A"/>
    <w:rsid w:val="713DC4C4"/>
    <w:rsid w:val="7143E536"/>
    <w:rsid w:val="734EC5B0"/>
    <w:rsid w:val="75BD2C84"/>
    <w:rsid w:val="7924DE79"/>
    <w:rsid w:val="7952AF60"/>
    <w:rsid w:val="7B1C65C4"/>
    <w:rsid w:val="7E80490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B478C86"/>
  <w14:defaultImageDpi w14:val="300"/>
  <w15:chartTrackingRefBased/>
  <w15:docId w15:val="{B46B6805-A9A8-4AEE-9A07-9E2C0AC16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Times New Roman" w:hAnsi="Arial"/>
      <w:b/>
      <w:sz w:val="52"/>
    </w:rPr>
  </w:style>
  <w:style w:type="paragraph" w:styleId="Heading2">
    <w:name w:val="heading 2"/>
    <w:basedOn w:val="Normal"/>
    <w:next w:val="Normal"/>
    <w:qFormat/>
    <w:rsid w:val="0004175A"/>
    <w:pPr>
      <w:keepNext/>
      <w:spacing w:before="240" w:after="60"/>
      <w:outlineLvl w:val="1"/>
    </w:pPr>
    <w:rPr>
      <w:rFonts w:ascii="Arial" w:hAnsi="Arial"/>
      <w:b/>
      <w:i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numId w:val="12"/>
      </w:numPr>
      <w:jc w:val="both"/>
      <w:outlineLvl w:val="2"/>
    </w:pPr>
    <w:rPr>
      <w:rFonts w:ascii="Times New Roman" w:eastAsia="Times New Roman" w:hAnsi="Times New Roman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Narrow" w:eastAsia="Times New Roman" w:hAnsi="Arial Narrow"/>
      <w:b/>
      <w:sz w:val="22"/>
    </w:rPr>
  </w:style>
  <w:style w:type="paragraph" w:styleId="Heading6">
    <w:name w:val="heading 6"/>
    <w:basedOn w:val="Normal"/>
    <w:next w:val="Normal"/>
    <w:qFormat/>
    <w:pPr>
      <w:keepNext/>
      <w:tabs>
        <w:tab w:val="left" w:pos="1909"/>
      </w:tabs>
      <w:jc w:val="both"/>
      <w:outlineLvl w:val="5"/>
    </w:pPr>
    <w:rPr>
      <w:rFonts w:ascii="Arial Narrow" w:eastAsia="Times New Roman" w:hAnsi="Arial Narrow"/>
      <w:b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eastAsia="Times New Roman" w:hAnsi="Arial" w:cs="Arial"/>
      <w:b/>
      <w:sz w:val="4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Geneva" w:hAnsi="Geneva"/>
    </w:rPr>
  </w:style>
  <w:style w:type="paragraph" w:styleId="BodyText">
    <w:name w:val="Body Text"/>
    <w:basedOn w:val="Normal"/>
    <w:pPr>
      <w:jc w:val="both"/>
    </w:pPr>
    <w:rPr>
      <w:rFonts w:ascii="Arial" w:eastAsia="Times New Roman" w:hAnsi="Arial"/>
    </w:rPr>
  </w:style>
  <w:style w:type="paragraph" w:styleId="BodyText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rFonts w:ascii="Times New Roman" w:eastAsia="Times New Roman" w:hAnsi="Times New Roman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Strong">
    <w:name w:val="Strong"/>
    <w:qFormat/>
    <w:rsid w:val="0004175A"/>
    <w:rPr>
      <w:b/>
    </w:rPr>
  </w:style>
  <w:style w:type="character" w:styleId="Emphasis">
    <w:name w:val="Emphasis"/>
    <w:qFormat/>
    <w:rsid w:val="0004175A"/>
    <w:rPr>
      <w:i/>
    </w:rPr>
  </w:style>
  <w:style w:type="paragraph" w:styleId="ListParagraph">
    <w:name w:val="List Paragraph"/>
    <w:basedOn w:val="Normal"/>
    <w:uiPriority w:val="34"/>
    <w:qFormat/>
    <w:rsid w:val="27E608D0"/>
    <w:pPr>
      <w:ind w:left="720"/>
      <w:contextualSpacing/>
    </w:pPr>
  </w:style>
  <w:style w:type="table" w:styleId="TableGrid">
    <w:name w:val="Table Grid"/>
    <w:basedOn w:val="TableNormal"/>
    <w:uiPriority w:val="3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F32EA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F5542A"/>
    <w:pPr>
      <w:widowControl w:val="0"/>
      <w:autoSpaceDE w:val="0"/>
      <w:autoSpaceDN w:val="0"/>
    </w:pPr>
    <w:rPr>
      <w:rFonts w:ascii="Carlito" w:eastAsia="Carlito" w:hAnsi="Carlito" w:cs="Carlito"/>
      <w:sz w:val="22"/>
      <w:szCs w:val="22"/>
      <w:lang w:val="es-ES"/>
    </w:rPr>
  </w:style>
  <w:style w:type="paragraph" w:customStyle="1" w:styleId="paragraph">
    <w:name w:val="paragraph"/>
    <w:basedOn w:val="Normal"/>
    <w:rsid w:val="00F5542A"/>
    <w:pPr>
      <w:spacing w:before="100" w:beforeAutospacing="1" w:after="100" w:afterAutospacing="1"/>
    </w:pPr>
    <w:rPr>
      <w:rFonts w:ascii="Times New Roman" w:eastAsia="Times New Roman" w:hAnsi="Times New Roman"/>
      <w:szCs w:val="24"/>
      <w:lang w:val="en-US"/>
    </w:rPr>
  </w:style>
  <w:style w:type="character" w:customStyle="1" w:styleId="normaltextrun">
    <w:name w:val="normaltextrun"/>
    <w:basedOn w:val="DefaultParagraphFont"/>
    <w:rsid w:val="00F5542A"/>
  </w:style>
  <w:style w:type="character" w:customStyle="1" w:styleId="eop">
    <w:name w:val="eop"/>
    <w:basedOn w:val="DefaultParagraphFont"/>
    <w:rsid w:val="00F5542A"/>
  </w:style>
  <w:style w:type="paragraph" w:styleId="NoSpacing">
    <w:name w:val="No Spacing"/>
    <w:uiPriority w:val="1"/>
    <w:qFormat/>
    <w:rsid w:val="00F5542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7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MAG\MAG%20email%20letterhead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38E2C634D5B442BCDD387D3A783F14" ma:contentTypeVersion="10" ma:contentTypeDescription="Create a new document." ma:contentTypeScope="" ma:versionID="025eb04e19c3b475630bcfe20e94a81b">
  <xsd:schema xmlns:xsd="http://www.w3.org/2001/XMLSchema" xmlns:xs="http://www.w3.org/2001/XMLSchema" xmlns:p="http://schemas.microsoft.com/office/2006/metadata/properties" xmlns:ns2="b9c48eee-a3c9-46ad-a76c-de6238398dcb" targetNamespace="http://schemas.microsoft.com/office/2006/metadata/properties" ma:root="true" ma:fieldsID="344fb559b407c5b8c9f0821a5b94c5b4" ns2:_="">
    <xsd:import namespace="b9c48eee-a3c9-46ad-a76c-de6238398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c48eee-a3c9-46ad-a76c-de6238398d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68857f-a825-4455-ab52-320d186edd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c48eee-a3c9-46ad-a76c-de6238398d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7C97F20-4B85-456A-97A7-D1B1092535B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966FA5D-5A1B-4F10-8E2F-D9C6D50D4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c48eee-a3c9-46ad-a76c-de6238398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084F868-28E2-4525-975F-3B999FA89380}">
  <ds:schemaRefs>
    <ds:schemaRef ds:uri="http://schemas.microsoft.com/office/2006/metadata/properties"/>
    <ds:schemaRef ds:uri="http://schemas.microsoft.com/office/infopath/2007/PartnerControls"/>
    <ds:schemaRef ds:uri="b9c48eee-a3c9-46ad-a76c-de6238398dc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MAG email letterhead</Template>
  <TotalTime>3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47 Newton Street, Manchester M1 1FT UK</vt:lpstr>
    </vt:vector>
  </TitlesOfParts>
  <Company>MINES ADVISORY GROUP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47 Newton Street, Manchester M1 1FT UK</dc:title>
  <dc:subject/>
  <dc:creator>Any User</dc:creator>
  <cp:keywords/>
  <cp:lastModifiedBy>Pauline Boyer</cp:lastModifiedBy>
  <cp:revision>3</cp:revision>
  <cp:lastPrinted>2010-12-10T15:18:00Z</cp:lastPrinted>
  <dcterms:created xsi:type="dcterms:W3CDTF">2026-09-01T00:34:00Z</dcterms:created>
  <dcterms:modified xsi:type="dcterms:W3CDTF">2026-09-01T17:36:00Z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0x0101005F38E2C634D5B442BCDD387D3A783F14</vt:lpwstr>
  </property>
  <property fmtid="{D5CDD505-2E9C-101B-9397-08002B2CF9AE}" pid="3" name="MediaServiceImageTags">
    <vt:lpwstr/>
  </property>
  <property fmtid="{D5CDD505-2E9C-101B-9397-08002B2CF9AE}" pid="4" name="Order">
    <vt:r8>15300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ComplianceAssetId">
    <vt:lpwstr/>
  </property>
  <property fmtid="{D5CDD505-2E9C-101B-9397-08002B2CF9AE}" pid="10" name="TemplateUrl">
    <vt:lpwstr/>
  </property>
</Properties>
</file>